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2977"/>
        <w:gridCol w:w="2551"/>
      </w:tblGrid>
      <w:tr w:rsidR="00D81A73" w:rsidTr="00D81A73">
        <w:trPr>
          <w:trHeight w:val="780"/>
        </w:trPr>
        <w:tc>
          <w:tcPr>
            <w:tcW w:w="4253" w:type="dxa"/>
            <w:vAlign w:val="center"/>
          </w:tcPr>
          <w:bookmarkStart w:id="0" w:name="_GoBack"/>
          <w:bookmarkEnd w:id="0"/>
          <w:p w:rsidR="00D81A73" w:rsidRDefault="00D81A73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31BB56" wp14:editId="62ECAFFA">
                      <wp:simplePos x="0" y="0"/>
                      <wp:positionH relativeFrom="column">
                        <wp:posOffset>-400050</wp:posOffset>
                      </wp:positionH>
                      <wp:positionV relativeFrom="paragraph">
                        <wp:posOffset>-371475</wp:posOffset>
                      </wp:positionV>
                      <wp:extent cx="250190" cy="3425190"/>
                      <wp:effectExtent l="0" t="0" r="0" b="3810"/>
                      <wp:wrapNone/>
                      <wp:docPr id="26" name="Пол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0190" cy="3425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E6115" w:rsidRPr="00646B7D" w:rsidRDefault="0059761C" w:rsidP="00FE61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 w:rsidRPr="0059761C"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t>1581</w:t>
                                  </w:r>
                                  <w:r w:rsidR="00E62C77">
                                    <w:rPr>
                                      <w:rFonts w:ascii="Arial" w:hAnsi="Arial" w:cs="Arial"/>
                                      <w:noProof/>
                                      <w:sz w:val="22"/>
                                      <w:lang w:val="en-US"/>
                                    </w:rPr>
                                    <w:t>-(</w:t>
                                  </w:r>
                                  <w:r w:rsidR="00E62C77">
                                    <w:rPr>
                                      <w:rFonts w:ascii="Arial" w:hAnsi="Arial" w:cs="Arial"/>
                                      <w:noProof/>
                                      <w:sz w:val="22"/>
                                    </w:rPr>
                                    <w:t>ЭП</w:t>
                                  </w:r>
                                  <w:r w:rsidR="00E62C77">
                                    <w:rPr>
                                      <w:rFonts w:ascii="Arial" w:hAnsi="Arial" w:cs="Arial"/>
                                      <w:noProof/>
                                      <w:sz w:val="22"/>
                                      <w:lang w:val="en-US"/>
                                    </w:rPr>
                                    <w:t>-600)</w:t>
                                  </w:r>
                                  <w:r w:rsidR="00E62C77">
                                    <w:rPr>
                                      <w:rFonts w:ascii="Arial" w:hAnsi="Arial" w:cs="Arial"/>
                                      <w:noProof/>
                                      <w:sz w:val="22"/>
                                    </w:rPr>
                                    <w:t>-</w:t>
                                  </w:r>
                                  <w:r w:rsidR="00144F29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</w:rPr>
                                    <w:t>ООС</w:t>
                                  </w:r>
                                  <w:proofErr w:type="gramStart"/>
                                  <w:r w:rsidR="00144F29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</w:rPr>
                                    <w:t>1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6" o:spid="_x0000_s1026" type="#_x0000_t202" style="position:absolute;left:0;text-align:left;margin-left:-31.5pt;margin-top:-29.25pt;width:19.7pt;height:26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" filled="f" stroked="f" strokeweight=".5pt">
                      <v:textbox style="layout-flow:vertical;mso-layout-flow-alt:bottom-to-top" inset="1mm,1mm,1mm,1mm">
                        <w:txbxContent>
                          <w:p w:rsidR="00FE6115" w:rsidRPr="00646B7D" w:rsidRDefault="0059761C" w:rsidP="00FE6115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9761C"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t>1581</w:t>
                            </w:r>
                            <w:r w:rsidR="00E62C77">
                              <w:rPr>
                                <w:rFonts w:ascii="Arial" w:hAnsi="Arial" w:cs="Arial"/>
                                <w:noProof/>
                                <w:sz w:val="22"/>
                                <w:lang w:val="en-US"/>
                              </w:rPr>
                              <w:t>-(</w:t>
                            </w:r>
                            <w:r w:rsidR="00E62C77">
                              <w:rPr>
                                <w:rFonts w:ascii="Arial" w:hAnsi="Arial" w:cs="Arial"/>
                                <w:noProof/>
                                <w:sz w:val="22"/>
                              </w:rPr>
                              <w:t>ЭП</w:t>
                            </w:r>
                            <w:r w:rsidR="00E62C77">
                              <w:rPr>
                                <w:rFonts w:ascii="Arial" w:hAnsi="Arial" w:cs="Arial"/>
                                <w:noProof/>
                                <w:sz w:val="22"/>
                                <w:lang w:val="en-US"/>
                              </w:rPr>
                              <w:t>-600)</w:t>
                            </w:r>
                            <w:r w:rsidR="00E62C77">
                              <w:rPr>
                                <w:rFonts w:ascii="Arial" w:hAnsi="Arial" w:cs="Arial"/>
                                <w:noProof/>
                                <w:sz w:val="22"/>
                              </w:rPr>
                              <w:t>-</w:t>
                            </w:r>
                            <w:r w:rsidR="00144F29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ООС</w:t>
                            </w:r>
                            <w:proofErr w:type="gramStart"/>
                            <w:r w:rsidR="00144F29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1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2"/>
                <w:szCs w:val="22"/>
              </w:rPr>
              <w:t>Обозначение</w:t>
            </w:r>
          </w:p>
        </w:tc>
        <w:tc>
          <w:tcPr>
            <w:tcW w:w="2977" w:type="dxa"/>
            <w:vAlign w:val="center"/>
          </w:tcPr>
          <w:p w:rsidR="00D81A73" w:rsidRDefault="00D81A73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D81A73" w:rsidRDefault="00D81A73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</w:tr>
      <w:tr w:rsidR="00D81A73" w:rsidTr="00D81A73">
        <w:trPr>
          <w:trHeight w:val="645"/>
        </w:trPr>
        <w:tc>
          <w:tcPr>
            <w:tcW w:w="4253" w:type="dxa"/>
            <w:vAlign w:val="center"/>
          </w:tcPr>
          <w:p w:rsidR="00D81A73" w:rsidRDefault="0059761C" w:rsidP="00E62C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>1581</w:t>
            </w:r>
            <w:r w:rsidR="00E62C77">
              <w:rPr>
                <w:rFonts w:ascii="Arial" w:hAnsi="Arial" w:cs="Arial"/>
                <w:noProof/>
                <w:sz w:val="22"/>
                <w:lang w:val="en-US"/>
              </w:rPr>
              <w:t>-(</w:t>
            </w:r>
            <w:r w:rsidR="00E62C77">
              <w:rPr>
                <w:rFonts w:ascii="Arial" w:hAnsi="Arial" w:cs="Arial"/>
                <w:noProof/>
                <w:sz w:val="22"/>
              </w:rPr>
              <w:t>ЭП</w:t>
            </w:r>
            <w:r w:rsidR="00E62C77">
              <w:rPr>
                <w:rFonts w:ascii="Arial" w:hAnsi="Arial" w:cs="Arial"/>
                <w:noProof/>
                <w:sz w:val="22"/>
                <w:lang w:val="en-US"/>
              </w:rPr>
              <w:t>-600)</w:t>
            </w:r>
            <w:r w:rsidR="001B1B47">
              <w:rPr>
                <w:rFonts w:ascii="Arial" w:hAnsi="Arial" w:cs="Arial"/>
                <w:noProof/>
                <w:sz w:val="22"/>
              </w:rPr>
              <w:t>-ООС</w:t>
            </w:r>
            <w:r w:rsidR="002C4929">
              <w:rPr>
                <w:rFonts w:ascii="Arial" w:hAnsi="Arial" w:cs="Arial"/>
                <w:noProof/>
                <w:sz w:val="22"/>
              </w:rPr>
              <w:t>1-СОД</w:t>
            </w:r>
            <w:r w:rsidR="0067471E">
              <w:rPr>
                <w:rFonts w:ascii="Arial" w:hAnsi="Arial" w:cs="Arial"/>
                <w:noProof/>
                <w:sz w:val="22"/>
              </w:rPr>
              <w:t>-001</w:t>
            </w:r>
          </w:p>
        </w:tc>
        <w:tc>
          <w:tcPr>
            <w:tcW w:w="2977" w:type="dxa"/>
            <w:vAlign w:val="center"/>
          </w:tcPr>
          <w:p w:rsidR="00D81A73" w:rsidRDefault="00D81A73" w:rsidP="00A961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Содержание тома</w:t>
            </w:r>
          </w:p>
        </w:tc>
        <w:tc>
          <w:tcPr>
            <w:tcW w:w="2551" w:type="dxa"/>
            <w:vAlign w:val="center"/>
          </w:tcPr>
          <w:p w:rsidR="00D81A73" w:rsidRDefault="002C4929" w:rsidP="00A961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стр.2</w:t>
            </w:r>
          </w:p>
        </w:tc>
      </w:tr>
      <w:tr w:rsidR="00D81A73" w:rsidTr="00D81A73">
        <w:trPr>
          <w:trHeight w:val="570"/>
        </w:trPr>
        <w:tc>
          <w:tcPr>
            <w:tcW w:w="4253" w:type="dxa"/>
            <w:vAlign w:val="center"/>
          </w:tcPr>
          <w:p w:rsidR="00D81A73" w:rsidRDefault="0059761C" w:rsidP="005976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>1581</w:t>
            </w:r>
            <w:r w:rsidR="00E62C77">
              <w:rPr>
                <w:rFonts w:ascii="Arial" w:hAnsi="Arial" w:cs="Arial"/>
                <w:noProof/>
                <w:sz w:val="22"/>
                <w:lang w:val="en-US"/>
              </w:rPr>
              <w:t>-(</w:t>
            </w:r>
            <w:r w:rsidR="00E62C77">
              <w:rPr>
                <w:rFonts w:ascii="Arial" w:hAnsi="Arial" w:cs="Arial"/>
                <w:noProof/>
                <w:sz w:val="22"/>
              </w:rPr>
              <w:t>ЭП</w:t>
            </w:r>
            <w:r w:rsidR="00E62C77">
              <w:rPr>
                <w:rFonts w:ascii="Arial" w:hAnsi="Arial" w:cs="Arial"/>
                <w:noProof/>
                <w:sz w:val="22"/>
                <w:lang w:val="en-US"/>
              </w:rPr>
              <w:t>-600)</w:t>
            </w:r>
            <w:r w:rsidR="00E62C77">
              <w:rPr>
                <w:rFonts w:ascii="Arial" w:hAnsi="Arial" w:cs="Arial"/>
                <w:noProof/>
                <w:sz w:val="22"/>
              </w:rPr>
              <w:t>-</w:t>
            </w:r>
            <w:r w:rsidR="00D81A73">
              <w:rPr>
                <w:rFonts w:ascii="Arial" w:hAnsi="Arial" w:cs="Arial"/>
                <w:noProof/>
                <w:sz w:val="22"/>
              </w:rPr>
              <w:t>СП-001</w:t>
            </w:r>
          </w:p>
        </w:tc>
        <w:tc>
          <w:tcPr>
            <w:tcW w:w="2977" w:type="dxa"/>
            <w:vAlign w:val="center"/>
          </w:tcPr>
          <w:p w:rsidR="00D81A73" w:rsidRPr="00F50F1C" w:rsidRDefault="00D81A73" w:rsidP="00A961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Состав проектной документации</w:t>
            </w:r>
          </w:p>
        </w:tc>
        <w:tc>
          <w:tcPr>
            <w:tcW w:w="2551" w:type="dxa"/>
            <w:vAlign w:val="center"/>
          </w:tcPr>
          <w:p w:rsidR="00D81A73" w:rsidRDefault="00D81A73" w:rsidP="00A961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Выпускается отдельным томом</w:t>
            </w:r>
          </w:p>
        </w:tc>
      </w:tr>
      <w:tr w:rsidR="00D81A73" w:rsidTr="00F55FCC">
        <w:trPr>
          <w:trHeight w:val="570"/>
        </w:trPr>
        <w:tc>
          <w:tcPr>
            <w:tcW w:w="4253" w:type="dxa"/>
            <w:vAlign w:val="center"/>
          </w:tcPr>
          <w:p w:rsidR="00D81A73" w:rsidRPr="00D81A73" w:rsidRDefault="0059761C" w:rsidP="005976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>1581</w:t>
            </w:r>
            <w:r w:rsidR="00E62C77">
              <w:rPr>
                <w:rFonts w:ascii="Arial" w:hAnsi="Arial" w:cs="Arial"/>
                <w:noProof/>
                <w:sz w:val="22"/>
                <w:lang w:val="en-US"/>
              </w:rPr>
              <w:t>-(</w:t>
            </w:r>
            <w:r w:rsidR="00E62C77">
              <w:rPr>
                <w:rFonts w:ascii="Arial" w:hAnsi="Arial" w:cs="Arial"/>
                <w:noProof/>
                <w:sz w:val="22"/>
              </w:rPr>
              <w:t>ЭП</w:t>
            </w:r>
            <w:r w:rsidR="00E62C77">
              <w:rPr>
                <w:rFonts w:ascii="Arial" w:hAnsi="Arial" w:cs="Arial"/>
                <w:noProof/>
                <w:sz w:val="22"/>
                <w:lang w:val="en-US"/>
              </w:rPr>
              <w:t>-600)</w:t>
            </w:r>
            <w:r w:rsidR="00E62C77">
              <w:rPr>
                <w:rFonts w:ascii="Arial" w:hAnsi="Arial" w:cs="Arial"/>
                <w:noProof/>
                <w:sz w:val="22"/>
              </w:rPr>
              <w:t>-</w:t>
            </w:r>
            <w:r w:rsidR="001B1B47">
              <w:rPr>
                <w:rFonts w:ascii="Arial" w:hAnsi="Arial" w:cs="Arial"/>
                <w:noProof/>
                <w:sz w:val="22"/>
              </w:rPr>
              <w:t>ООС</w:t>
            </w:r>
            <w:r w:rsidR="00D81A73">
              <w:rPr>
                <w:rFonts w:ascii="Arial" w:hAnsi="Arial" w:cs="Arial"/>
                <w:noProof/>
                <w:sz w:val="22"/>
              </w:rPr>
              <w:t>1-ПЗ-001</w:t>
            </w:r>
          </w:p>
        </w:tc>
        <w:tc>
          <w:tcPr>
            <w:tcW w:w="2977" w:type="dxa"/>
            <w:vAlign w:val="center"/>
          </w:tcPr>
          <w:p w:rsidR="00D81A73" w:rsidRDefault="00D81A73" w:rsidP="00F55FCC">
            <w:pPr>
              <w:rPr>
                <w:rFonts w:ascii="Arial" w:hAnsi="Arial" w:cs="Arial"/>
                <w:sz w:val="22"/>
                <w:szCs w:val="22"/>
              </w:rPr>
            </w:pPr>
            <w:r w:rsidRPr="005101F2">
              <w:rPr>
                <w:rFonts w:ascii="Arial" w:hAnsi="Arial" w:cs="Arial"/>
                <w:noProof/>
                <w:sz w:val="22"/>
                <w:szCs w:val="22"/>
              </w:rPr>
              <w:t>Пояснительная записка</w:t>
            </w:r>
          </w:p>
        </w:tc>
        <w:tc>
          <w:tcPr>
            <w:tcW w:w="2551" w:type="dxa"/>
            <w:vAlign w:val="center"/>
          </w:tcPr>
          <w:p w:rsidR="00D81A73" w:rsidRPr="003D6CC6" w:rsidRDefault="00D81A73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042E" w:rsidRPr="00AE75C8" w:rsidRDefault="00E5042E" w:rsidP="00D8117A">
      <w:pPr>
        <w:ind w:firstLine="709"/>
        <w:rPr>
          <w:rFonts w:ascii="Arial" w:hAnsi="Arial" w:cs="Arial"/>
          <w:sz w:val="22"/>
          <w:szCs w:val="22"/>
          <w:lang w:val="en-US"/>
        </w:rPr>
      </w:pPr>
    </w:p>
    <w:sectPr w:rsidR="00E5042E" w:rsidRPr="00AE75C8" w:rsidSect="00E966F7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959" w:right="567" w:bottom="3402" w:left="1418" w:header="425" w:footer="3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117" w:rsidRDefault="00F33117">
      <w:r>
        <w:separator/>
      </w:r>
    </w:p>
  </w:endnote>
  <w:endnote w:type="continuationSeparator" w:id="0">
    <w:p w:rsidR="00F33117" w:rsidRDefault="00F3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TT">
    <w:altName w:val="Arial"/>
    <w:charset w:val="CC"/>
    <w:family w:val="swiss"/>
    <w:pitch w:val="variable"/>
    <w:sig w:usb0="00000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66" w:rsidRPr="00F2022E" w:rsidRDefault="00BB0278" w:rsidP="00D83266">
    <w:pPr>
      <w:pStyle w:val="a5"/>
      <w:ind w:right="57"/>
      <w:jc w:val="both"/>
      <w:rPr>
        <w:rFonts w:ascii="Arial" w:hAnsi="Arial" w:cs="Arial"/>
        <w:noProof/>
        <w:sz w:val="12"/>
      </w:rPr>
    </w:pPr>
    <w:r>
      <w:rPr>
        <w:rFonts w:ascii="Arial" w:hAnsi="Arial" w:cs="Arial"/>
        <w:noProof/>
        <w:sz w:val="1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2A7F341" wp14:editId="102BEDF7">
              <wp:simplePos x="0" y="0"/>
              <wp:positionH relativeFrom="column">
                <wp:posOffset>-662305</wp:posOffset>
              </wp:positionH>
              <wp:positionV relativeFrom="paragraph">
                <wp:posOffset>-3435667</wp:posOffset>
              </wp:positionV>
              <wp:extent cx="540385" cy="5518150"/>
              <wp:effectExtent l="0" t="0" r="31115" b="25400"/>
              <wp:wrapNone/>
              <wp:docPr id="74" name="Группа 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" cy="5518150"/>
                        <a:chOff x="0" y="0"/>
                        <a:chExt cx="537307" cy="5530745"/>
                      </a:xfrm>
                    </wpg:grpSpPr>
                    <wpg:grpSp>
                      <wpg:cNvPr id="49" name="Группа 49"/>
                      <wpg:cNvGrpSpPr/>
                      <wpg:grpSpPr>
                        <a:xfrm>
                          <a:off x="105507" y="2466870"/>
                          <a:ext cx="431800" cy="3063875"/>
                          <a:chOff x="0" y="0"/>
                          <a:chExt cx="431800" cy="3063875"/>
                        </a:xfrm>
                      </wpg:grpSpPr>
                      <wpg:grpSp>
                        <wpg:cNvPr id="50" name="Группа 5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1800" cy="3063240"/>
                            <a:chOff x="521" y="11599"/>
                            <a:chExt cx="680" cy="4824"/>
                          </a:xfrm>
                        </wpg:grpSpPr>
                        <wps:wsp>
                          <wps:cNvPr id="51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" y="11599"/>
                              <a:ext cx="680" cy="48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731C83" w:rsidRPr="008A3242" w:rsidRDefault="00731C83" w:rsidP="00731C83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2" name="Line 9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02" y="11603"/>
                              <a:ext cx="1" cy="48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3" name="Прямая соединительная линия 53"/>
                        <wps:cNvCnPr>
                          <a:cxnSpLocks noChangeShapeType="1"/>
                        </wps:cNvCnPr>
                        <wps:spPr bwMode="auto">
                          <a:xfrm>
                            <a:off x="0" y="2162175"/>
                            <a:ext cx="431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Прямая соединительная линия 54"/>
                        <wps:cNvCnPr>
                          <a:cxnSpLocks noChangeShapeType="1"/>
                        </wps:cNvCnPr>
                        <wps:spPr bwMode="auto">
                          <a:xfrm>
                            <a:off x="0" y="904875"/>
                            <a:ext cx="431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Прямоугольник 55"/>
                        <wps:cNvSpPr>
                          <a:spLocks noChangeArrowheads="1"/>
                        </wps:cNvSpPr>
                        <wps:spPr bwMode="auto">
                          <a:xfrm>
                            <a:off x="15986" y="2190750"/>
                            <a:ext cx="14605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1C83" w:rsidRDefault="00731C83" w:rsidP="00731C8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" name="Прямоугольник 56"/>
                        <wps:cNvSpPr>
                          <a:spLocks noChangeArrowheads="1"/>
                        </wps:cNvSpPr>
                        <wps:spPr bwMode="auto">
                          <a:xfrm>
                            <a:off x="11256" y="1038225"/>
                            <a:ext cx="145415" cy="1066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1C83" w:rsidRDefault="00731C83" w:rsidP="00731C8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7" name="Прямоугольник 57"/>
                        <wps:cNvSpPr>
                          <a:spLocks noChangeArrowheads="1"/>
                        </wps:cNvSpPr>
                        <wps:spPr bwMode="auto">
                          <a:xfrm>
                            <a:off x="12817" y="38100"/>
                            <a:ext cx="14541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1C83" w:rsidRDefault="00731C83" w:rsidP="00731C83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Взам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3" name="Группа 73"/>
                      <wpg:cNvGrpSpPr/>
                      <wpg:grpSpPr>
                        <a:xfrm>
                          <a:off x="0" y="0"/>
                          <a:ext cx="535940" cy="2465705"/>
                          <a:chOff x="0" y="0"/>
                          <a:chExt cx="535940" cy="2465705"/>
                        </a:xfrm>
                      </wpg:grpSpPr>
                      <wps:wsp>
                        <wps:cNvPr id="4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37850" y="1612092"/>
                            <a:ext cx="134620" cy="8121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47BA" w:rsidRPr="001347BA" w:rsidRDefault="001347BA" w:rsidP="0097383D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347B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Н. контр. М18-03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58" name="Группа 5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35940" cy="2465705"/>
                            <a:chOff x="0" y="0"/>
                            <a:chExt cx="5359" cy="24657"/>
                          </a:xfrm>
                        </wpg:grpSpPr>
                        <wps:wsp>
                          <wps:cNvPr id="59" name="Прямая соединительная линия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03" y="0"/>
                              <a:ext cx="0" cy="246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0" name="Group 10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359" cy="24657"/>
                              <a:chOff x="379" y="7598"/>
                              <a:chExt cx="843" cy="3881"/>
                            </a:xfrm>
                          </wpg:grpSpPr>
                          <wpg:grpSp>
                            <wpg:cNvPr id="61" name="Group 10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79" y="7598"/>
                                <a:ext cx="843" cy="3881"/>
                                <a:chOff x="379" y="7598"/>
                                <a:chExt cx="843" cy="3881"/>
                              </a:xfrm>
                            </wpg:grpSpPr>
                            <wps:wsp>
                              <wps:cNvPr id="62" name="Text Box 1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" y="10030"/>
                                  <a:ext cx="215" cy="1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1C83" w:rsidRPr="009857C6" w:rsidRDefault="00731C83" w:rsidP="00731C83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9857C6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Согласовано</w:t>
                                    </w:r>
                                  </w:p>
                                </w:txbxContent>
                              </wps:txbx>
                              <wps:bodyPr rot="0" vert="vert270" wrap="square" lIns="0" tIns="36000" rIns="0" bIns="36000" anchor="t" anchorCtr="0" upright="1">
                                <a:noAutofit/>
                              </wps:bodyPr>
                            </wps:wsp>
                            <wps:wsp>
                              <wps:cNvPr id="63" name="Прямая соединительная линия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79" y="7598"/>
                                  <a:ext cx="8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Прямая соединительная линия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7598"/>
                                  <a:ext cx="0" cy="3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Прямая соединительная линия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22" y="7598"/>
                                  <a:ext cx="0" cy="3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Прямая соединительная линия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79" y="11479"/>
                                  <a:ext cx="8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Прямая соединительная линия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10198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Прямая соединительная линия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9094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Прямая соединительная линия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8206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0" name="Прямая соединительная линия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9" y="7598"/>
                                <a:ext cx="0" cy="3881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id="Группа 74" o:spid="_x0000_s1030" style="position:absolute;left:0;text-align:left;margin-left:-52.15pt;margin-top:-270.5pt;width:42.55pt;height:434.5pt;z-index:251665408" coordsize="5373,55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">
              <v:group id="Группа 49" o:spid="_x0000_s1031" style="position:absolute;left:1055;top:24668;width:4318;height:30639" coordsize="4318,30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group id="Группа 50" o:spid="_x0000_s1032" style="position:absolute;width:4318;height:30632" coordorigin="521,11599" coordsize="680,4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tangle 90" o:spid="_x0000_s1033" style="position:absolute;left:521;top:11599;width:680;height:4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VrjsIA&#10;AADbAAAADwAAAGRycy9kb3ducmV2LnhtbESPzYoCMRCE7wu+Q2jB25pRdFlGo/iD4F5EXR+gmbSZ&#10;wUlnmESNPv1GEPZYVNVX1HQebS1u1PrKsYJBPwNBXDhdsVFw+t18foPwAVlj7ZgUPMjDfNb5mGKu&#10;3Z0PdDsGIxKEfY4KyhCaXEpflGTR911DnLyzay2GJFsjdYv3BLe1HGbZl7RYcVoosaFVScXleLUK&#10;tuagTVzGH+13Tz0a7dfNfrFWqteNiwmIQDH8h9/trVYwHsDrS/oB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RWuOwgAAANsAAAAPAAAAAAAAAAAAAAAAAJgCAABkcnMvZG93&#10;bnJldi54bWxQSwUGAAAAAAQABAD1AAAAhwMAAAAA&#10;" filled="f" strokeweight="1.5pt">
                    <v:textbox inset="1pt,1pt,1pt,1pt">
                      <w:txbxContent>
                        <w:p w:rsidR="00731C83" w:rsidRPr="008A3242" w:rsidRDefault="00731C83" w:rsidP="00731C83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ect>
                  <v:line id="Line 91" o:spid="_x0000_s1034" style="position:absolute;flip:y;visibility:visible;mso-wrap-style:square" from="802,11603" to="803,16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7Ta8UAAADbAAAADwAAAGRycy9kb3ducmV2LnhtbESPT2vCQBTE74LfYXlCL1I3RioldRX7&#10;D8SbWii9PbIv2WD2bZrdmuind4WCx2FmfsMsVr2txYlaXzlWMJ0kIIhzpysuFXwdPh+fQfiArLF2&#10;TArO5GG1HA4WmGnX8Y5O+1CKCGGfoQITQpNJ6XNDFv3ENcTRK1xrMUTZllK32EW4rWWaJHNpseK4&#10;YLChN0P5cf9nFcyKn4/x7+x9mqZVsi3Mpctfv0ulHkb9+gVEoD7cw//tjVbwl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7Ta8UAAADbAAAADwAAAAAAAAAA&#10;AAAAAAChAgAAZHJzL2Rvd25yZXYueG1sUEsFBgAAAAAEAAQA+QAAAJMDAAAAAA==&#10;" strokeweight="1.5pt">
                    <v:stroke startarrowwidth="narrow" startarrowlength="short" endarrowwidth="narrow" endarrowlength="short"/>
                  </v:line>
                </v:group>
                <v:line id="Прямая соединительная линия 53" o:spid="_x0000_s1035" style="position:absolute;visibility:visible;mso-wrap-style:square" from="0,21621" to="4318,21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lqkM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kYP8H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lqk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Прямая соединительная линия 54" o:spid="_x0000_s1036" style="position:absolute;visibility:visible;mso-wrap-style:square" from="0,9048" to="4318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Dy5MUAAADbAAAADwAAAGRycy9kb3ducmV2LnhtbESPUWvCQBCE3wv9D8cW+lL0UqmnRE8p&#10;glAoFLQWX9fcNgnm9tLcqrG/vlco9HGYmW+Y+bL3jTpTF+vAFh6HGSjiIriaSwu79/VgCioKssMm&#10;MFm4UoTl4vZmjrkLF97QeSulShCOOVqoRNpc61hU5DEOQ0ucvM/QeZQku1K7Di8J7hs9yjKjPdac&#10;FipsaVVRcdyevIUP/C7l+np4eDsaI7v9lzmtJsba+7v+eQZKqJf/8F/7xVkYP8H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sDy5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rect id="Прямоугольник 55" o:spid="_x0000_s1037" style="position:absolute;left:159;top:21907;width:1461;height:8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H+sMA&#10;AADbAAAADwAAAGRycy9kb3ducmV2LnhtbESPQYvCMBCF78L+hzDC3jRVUKRrFHERBPFgLex1aMa2&#10;mExKk63d/vqNIHh8vHnfm7fe9taIjlpfO1YwmyYgiAunay4V5NfDZAXCB2SNxjEp+CMP283HaI2p&#10;dg++UJeFUkQI+xQVVCE0qZS+qMiin7qGOHo311oMUbal1C0+ItwaOU+SpbRYc2yosKF9RcU9+7Xx&#10;jaHLs+HnfqYDmvnsdBqOJvtW6nPc775ABOrD+/iVPmoFiwU8t0QA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nH+sMAAADbAAAADwAAAAAAAAAAAAAAAACYAgAAZHJzL2Rv&#10;d25yZXYueG1sUEsFBgAAAAAEAAQA9QAAAIgDAAAAAA==&#10;" filled="f" stroked="f" strokeweight="1.5pt">
                  <v:textbox style="layout-flow:vertical;mso-layout-flow-alt:bottom-to-top" inset="1pt,1pt,1pt,1pt">
                    <w:txbxContent>
                      <w:p w:rsidR="00731C83" w:rsidRDefault="00731C83" w:rsidP="00731C83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Инв. № подл.</w:t>
                        </w:r>
                      </w:p>
                    </w:txbxContent>
                  </v:textbox>
                </v:rect>
                <v:rect id="Прямоугольник 56" o:spid="_x0000_s1038" style="position:absolute;left:112;top:10382;width:1454;height:10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ZjcMA&#10;AADbAAAADwAAAGRycy9kb3ducmV2LnhtbESPQYvCMBCF78L+hzDC3jRVWFm6RhEXQRAPdgt7HZqx&#10;LSaT0sRa++uNIHh8vHnfm7dc99aIjlpfO1YwmyYgiAunay4V5H+7yTcIH5A1Gsek4E4e1quP0RJT&#10;7W58oi4LpYgQ9ikqqEJoUil9UZFFP3UNcfTOrrUYomxLqVu8Rbg1cp4kC2mx5thQYUPbiopLdrXx&#10;jaHLs+H/cqQdmvnscBj2JvtV6nPcb35ABOrD+/iV3msFXwt4bokA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tZjcMAAADbAAAADwAAAAAAAAAAAAAAAACYAgAAZHJzL2Rv&#10;d25yZXYueG1sUEsFBgAAAAAEAAQA9QAAAIgDAAAAAA==&#10;" filled="f" stroked="f" strokeweight="1.5pt">
                  <v:textbox style="layout-flow:vertical;mso-layout-flow-alt:bottom-to-top" inset="1pt,1pt,1pt,1pt">
                    <w:txbxContent>
                      <w:p w:rsidR="00731C83" w:rsidRDefault="00731C83" w:rsidP="00731C83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Подп. и дата</w:t>
                        </w:r>
                      </w:p>
                    </w:txbxContent>
                  </v:textbox>
                </v:rect>
                <v:rect id="Прямоугольник 57" o:spid="_x0000_s1039" style="position:absolute;left:128;top:381;width:1454;height:8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8FsQA&#10;AADbAAAADwAAAGRycy9kb3ducmV2LnhtbESPwWrDMBBE74H+g9hCb4lsQ5rgRgmlJWAwPdQJ9LpY&#10;W9tEWhlLcVx/fVUo5DjMzpud3WGyRow0+M6xgnSVgCCune64UXA+HZdbED4gazSOScEPeTjsHxY7&#10;zLW78SeNVWhEhLDPUUEbQp9L6euWLPqV64mj9+0GiyHKoZF6wFuEWyOzJHmWFjuODS329NZSfamu&#10;Nr4xj+dq/rp80BFNlpblXJjqXamnx+n1BUSgKdyP/9OFVrDewN+WCAC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X/BbEAAAA2wAAAA8AAAAAAAAAAAAAAAAAmAIAAGRycy9k&#10;b3ducmV2LnhtbFBLBQYAAAAABAAEAPUAAACJAwAAAAA=&#10;" filled="f" stroked="f" strokeweight="1.5pt">
                  <v:textbox style="layout-flow:vertical;mso-layout-flow-alt:bottom-to-top" inset="1pt,1pt,1pt,1pt">
                    <w:txbxContent>
                      <w:p w:rsidR="00731C83" w:rsidRDefault="00731C83" w:rsidP="00731C83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Взам. инв. №</w:t>
                        </w:r>
                      </w:p>
                    </w:txbxContent>
                  </v:textbox>
                </v:rect>
              </v:group>
              <v:group id="Группа 73" o:spid="_x0000_s1040" style="position:absolute;width:5359;height:24657" coordsize="5359,24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41" type="#_x0000_t202" style="position:absolute;left:2378;top:16120;width:1346;height:8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W38MA&#10;AADbAAAADwAAAGRycy9kb3ducmV2LnhtbESPUUvDQBCE3wv+h2MF39qNUkuNvZZWKCh9EKuij0tu&#10;zQVzuyF3tvHf9wqCj8PMfMMsVkNozYH72KhYuJ4UYFgqdY3UFt5et+M5mJhIHLUqbOGXI6yWF6MF&#10;lU6P8sKHfapNhkgsyYJPqSsRY+U5UJxox5K9L+0DpSz7Gl1PxwwPLd4UxQwDNZIXPHX84Ln63v8E&#10;Cyoh3j3doj43O/+OOP/82OzU2qvLYX0PJvGQ/sN/7UdnYTqD85f8A3B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2W38MAAADbAAAADwAAAAAAAAAAAAAAAACYAgAAZHJzL2Rv&#10;d25yZXYueG1sUEsFBgAAAAAEAAQA9QAAAIgDAAAAAA==&#10;" stroked="f">
                  <v:fill opacity="0"/>
                  <v:textbox style="layout-flow:vertical;mso-layout-flow-alt:bottom-to-top" inset="0,0,0,0">
                    <w:txbxContent>
                      <w:p w:rsidR="001347BA" w:rsidRPr="001347BA" w:rsidRDefault="001347BA" w:rsidP="0097383D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347B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Н. контр. М18-03</w:t>
                        </w:r>
                      </w:p>
                    </w:txbxContent>
                  </v:textbox>
                </v:shape>
                <v:group id="Группа 58" o:spid="_x0000_s1042" style="position:absolute;width:5359;height:24657" coordsize="5359,24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line id="Прямая соединительная линия 8" o:spid="_x0000_s1043" style="position:absolute;visibility:visible;mso-wrap-style:square" from="3503,0" to="3503,2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5RsUAAADbAAAADwAAAGRycy9kb3ducmV2LnhtbESPQWvCQBSE70L/w/IKvemmYsVGN6G1&#10;CAUPktiLt0f2NUmbfRt2V43+elco9DjMzDfMKh9MJ07kfGtZwfMkAUFcWd1yreBrvxkvQPiArLGz&#10;TAou5CHPHkYrTLU9c0GnMtQiQtinqKAJoU+l9FVDBv3E9sTR+7bOYIjS1VI7PEe46eQ0SebSYMtx&#10;ocGe1g1Vv+XRKFjse/9xWR82dud+rsV2VtAM35V6ehzeliACDeE//Nf+1ApeXu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M5RsUAAADbAAAADwAAAAAAAAAA&#10;AAAAAAChAgAAZHJzL2Rvd25yZXYueG1sUEsFBgAAAAAEAAQA+QAAAJMDAAAAAA==&#10;" strokeweight=".5pt"/>
                  <v:group id="Group 104" o:spid="_x0000_s1044" style="position:absolute;width:5359;height:24657" coordorigin="379,7598" coordsize="843,3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group id="Group 105" o:spid="_x0000_s1045" style="position:absolute;left:379;top:7598;width:843;height:3881" coordorigin="379,7598" coordsize="843,3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shape id="Text Box 196" o:spid="_x0000_s1046" type="#_x0000_t202" style="position:absolute;left:445;top:10030;width:215;height:1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YKsUA&#10;AADbAAAADwAAAGRycy9kb3ducmV2LnhtbESPT4vCMBTE7wt+h/CEvSyaqqxINYrKFhTXg/8O3h7N&#10;sy02L6WJWr+9ERb2OMzMb5jJrDGluFPtCssKet0IBHFqdcGZguMh6YxAOI+ssbRMCp7kYDZtfUww&#10;1vbBO7rvfSYChF2MCnLvq1hKl+Zk0HVtRRy8i60N+iDrTOoaHwFuStmPoqE0WHBYyLGiZU7pdX8z&#10;Cux66bNosf1Jvja/ZnQe9E76O1Hqs93MxyA8Nf4//NdeaQXDPry/hB8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lgqxQAAANsAAAAPAAAAAAAAAAAAAAAAAJgCAABkcnMv&#10;ZG93bnJldi54bWxQSwUGAAAAAAQABAD1AAAAigMAAAAA&#10;" stroked="f">
                        <v:textbox style="layout-flow:vertical;mso-layout-flow-alt:bottom-to-top" inset="0,1mm,0,1mm">
                          <w:txbxContent>
                            <w:p w:rsidR="00731C83" w:rsidRPr="009857C6" w:rsidRDefault="00731C83" w:rsidP="00731C83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9857C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Согласовано</w:t>
                              </w:r>
                            </w:p>
                          </w:txbxContent>
                        </v:textbox>
                      </v:shape>
                      <v:line id="Прямая соединительная линия 6" o:spid="_x0000_s1047" style="position:absolute;flip:x;visibility:visible;mso-wrap-style:square" from="379,7598" to="1222,7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HzfsIAAADbAAAADwAAAGRycy9kb3ducmV2LnhtbESPQYvCMBSE7wv+h/AEb2uqC0WqUUQQ&#10;lN3D6gp7fTSvTbF5KUm09d9vFgSPw8x8w6w2g23FnXxoHCuYTTMQxKXTDdcKLj/79wWIEJE1to5J&#10;wYMCbNajtxUW2vV8ovs51iJBOBSowMTYFVKG0pDFMHUdcfIq5y3GJH0ttcc+wW0r51mWS4sNpwWD&#10;He0MldfzzSqQx8/+2+/nl6quDp37PZqvvB+UmoyH7RJEpCG+ws/2QSvIP+D/S/oB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HzfsIAAADbAAAADwAAAAAAAAAAAAAA&#10;AAChAgAAZHJzL2Rvd25yZXYueG1sUEsFBgAAAAAEAAQA+QAAAJADAAAAAA==&#10;" strokeweight="1.5pt"/>
                      <v:line id="Прямая соединительная линия 7" o:spid="_x0000_s1048" style="position:absolute;visibility:visible;mso-wrap-style:square" from="660,7598" to="660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            <v:line id="Прямая соединительная линия 9" o:spid="_x0000_s1049" style="position:absolute;visibility:visible;mso-wrap-style:square" from="1222,7598" to="1222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            <v:line id="Прямая соединительная линия 19" o:spid="_x0000_s1050" style="position:absolute;flip:x;visibility:visible;mso-wrap-style:square" from="379,11479" to="1222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ZQ5sIAAADbAAAADwAAAGRycy9kb3ducmV2LnhtbESPT4vCMBTE78J+h/AW9qbpeijSNYoI&#10;guIe/AdeH81rU7Z5KUnW1m9vBMHjMDO/YebLwbbiRj40jhV8TzIQxKXTDdcKLufNeAYiRGSNrWNS&#10;cKcAy8XHaI6Fdj0f6XaKtUgQDgUqMDF2hZShNGQxTFxHnLzKeYsxSV9L7bFPcNvKaZbl0mLDacFg&#10;R2tD5d/p3yqQu31/8JvppaqrbeeuO/Ob94NSX5/D6gdEpCG+w6/2VivIc3h+S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ZQ5sIAAADbAAAADwAAAAAAAAAAAAAA&#10;AAChAgAAZHJzL2Rvd25yZXYueG1sUEsFBgAAAAAEAAQA+QAAAJADAAAAAA==&#10;" strokeweight="1.5pt"/>
                      <v:line id="Прямая соединительная линия 20" o:spid="_x0000_s1051" style="position:absolute;visibility:visible;mso-wrap-style:square" from="660,10198" to="1222,10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r/Z8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h/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K/2fDAAAA2wAAAA8AAAAAAAAAAAAA&#10;AAAAoQIAAGRycy9kb3ducmV2LnhtbFBLBQYAAAAABAAEAPkAAACRAwAAAAA=&#10;" strokeweight="1.5pt"/>
                      <v:line id="Прямая соединительная линия 21" o:spid="_x0000_s1052" style="position:absolute;visibility:visible;mso-wrap-style:square" from="660,9094" to="1222,9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rFc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Uam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VWsVwQAAANsAAAAPAAAAAAAAAAAAAAAA&#10;AKECAABkcnMvZG93bnJldi54bWxQSwUGAAAAAAQABAD5AAAAjwMAAAAA&#10;" strokeweight="1.5pt"/>
                      <v:line id="Прямая соединительная линия 22" o:spid="_x0000_s1053" style="position:absolute;visibility:visible;mso-wrap-style:square" from="660,8206" to="1222,8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OjsMAAADbAAAADwAAAGRycy9kb3ducmV2LnhtbESPQWvCQBSE7wX/w/KE3urGClKjq4ig&#10;Fm+NInh7ZJ9JTPZturvR+O+7hUKPw8x8wyxWvWnEnZyvLCsYjxIQxLnVFRcKTsft2wcIH5A1NpZJ&#10;wZM8rJaDlwWm2j74i+5ZKESEsE9RQRlCm0rp85IM+pFtiaN3tc5giNIVUjt8RLhp5HuSTKXBiuNC&#10;iS1tSsrrrDMKzl3Gl1u9dQ12u/3+ev6u/eSg1OuwX89BBOrDf/iv/ak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Zzo7DAAAA2wAAAA8AAAAAAAAAAAAA&#10;AAAAoQIAAGRycy9kb3ducmV2LnhtbFBLBQYAAAAABAAEAPkAAACRAwAAAAA=&#10;" strokeweight="1.5pt"/>
                    </v:group>
                    <v:line id="Прямая соединительная линия 5" o:spid="_x0000_s1054" style="position:absolute;visibility:visible;mso-wrap-style:square" from="379,7598" to="379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rxzsAAAADbAAAADwAAAGRycy9kb3ducmV2LnhtbERPz2vCMBS+C/sfwhvspukUdHRGGQN1&#10;eLOOwm6P5tl2bV5qkmr9781B8Pjx/V6uB9OKCzlfW1bwPklAEBdW11wq+D1uxh8gfEDW2FomBTfy&#10;sF69jJaYanvlA12yUIoYwj5FBVUIXSqlLyoy6Ce2I47cyTqDIUJXSu3wGsNNK6dJMpcGa44NFXb0&#10;XVHRZL1RkPcZ//03G9div93tTvm58bO9Um+vw9cniEBDeIof7h+tYBH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68c7AAAAA2wAAAA8AAAAAAAAAAAAAAAAA&#10;oQIAAGRycy9kb3ducmV2LnhtbFBLBQYAAAAABAAEAPkAAACOAwAAAAA=&#10;" strokeweight="1.5pt"/>
                  </v:group>
                </v:group>
              </v:group>
            </v:group>
          </w:pict>
        </mc:Fallback>
      </mc:AlternateContent>
    </w:r>
  </w:p>
  <w:tbl>
    <w:tblPr>
      <w:tblW w:w="10261" w:type="dxa"/>
      <w:tblInd w:w="-139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566"/>
      <w:gridCol w:w="567"/>
      <w:gridCol w:w="567"/>
      <w:gridCol w:w="850"/>
      <w:gridCol w:w="567"/>
      <w:gridCol w:w="3742"/>
      <w:gridCol w:w="850"/>
      <w:gridCol w:w="850"/>
      <w:gridCol w:w="1136"/>
    </w:tblGrid>
    <w:tr w:rsidR="00035829" w:rsidRPr="00F2022E" w:rsidTr="00E966F7">
      <w:trPr>
        <w:trHeight w:hRule="exact" w:val="851"/>
      </w:trPr>
      <w:tc>
        <w:tcPr>
          <w:tcW w:w="10261" w:type="dxa"/>
          <w:gridSpan w:val="10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5829" w:rsidRPr="00F2022E" w:rsidRDefault="00035829" w:rsidP="00F42C2B">
          <w:pPr>
            <w:jc w:val="both"/>
            <w:rPr>
              <w:rFonts w:ascii="Arial" w:hAnsi="Arial" w:cs="Arial"/>
              <w:sz w:val="14"/>
              <w:szCs w:val="14"/>
            </w:rPr>
          </w:pPr>
          <w:proofErr w:type="gramStart"/>
          <w:r w:rsidRPr="00F2022E">
            <w:rPr>
              <w:rFonts w:ascii="Arial" w:hAnsi="Arial" w:cs="Arial"/>
              <w:sz w:val="14"/>
              <w:szCs w:val="14"/>
            </w:rPr>
            <w:t>Настоящий документ/чертеж является интеллектуальной собственностью ОАО “</w:t>
          </w:r>
          <w:proofErr w:type="spellStart"/>
          <w:r w:rsidRPr="00F2022E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F2022E">
            <w:rPr>
              <w:rFonts w:ascii="Arial" w:hAnsi="Arial" w:cs="Arial"/>
              <w:sz w:val="14"/>
              <w:szCs w:val="14"/>
            </w:rPr>
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</w:r>
          <w:proofErr w:type="gramEnd"/>
          <w:r w:rsidRPr="00F2022E">
            <w:rPr>
              <w:rFonts w:ascii="Arial" w:hAnsi="Arial" w:cs="Arial"/>
              <w:sz w:val="14"/>
              <w:szCs w:val="14"/>
            </w:rPr>
            <w:t xml:space="preserve"> имеется специальное разрешение ОАО “</w:t>
          </w:r>
          <w:proofErr w:type="spellStart"/>
          <w:r w:rsidRPr="00F2022E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F2022E">
            <w:rPr>
              <w:rFonts w:ascii="Arial" w:hAnsi="Arial" w:cs="Arial"/>
              <w:sz w:val="14"/>
              <w:szCs w:val="14"/>
            </w:rPr>
            <w:t>” в письменном виде.</w:t>
          </w:r>
        </w:p>
      </w:tc>
    </w:tr>
    <w:tr w:rsidR="00BD3056" w:rsidRPr="00F2022E" w:rsidTr="00E966F7"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1347BA" w:rsidRPr="000053BB" w:rsidRDefault="001347BA" w:rsidP="003B2387">
          <w:pPr>
            <w:ind w:firstLine="56"/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1347BA" w:rsidRPr="000053BB" w:rsidRDefault="001347BA" w:rsidP="00F42C2B">
          <w:pPr>
            <w:ind w:firstLine="56"/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1347BA" w:rsidRPr="000053BB" w:rsidRDefault="001347BA" w:rsidP="00F42C2B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1347BA" w:rsidRPr="003B2387" w:rsidRDefault="001347BA" w:rsidP="00F42C2B">
          <w:pPr>
            <w:jc w:val="center"/>
            <w:rPr>
              <w:rFonts w:ascii="Arial" w:hAnsi="Arial" w:cs="Arial"/>
              <w:spacing w:val="-20"/>
              <w:sz w:val="16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1347BA" w:rsidRPr="000053BB" w:rsidRDefault="001347BA" w:rsidP="00F42C2B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1347BA" w:rsidRPr="003B2387" w:rsidRDefault="001347BA" w:rsidP="00F42C2B">
          <w:pPr>
            <w:jc w:val="center"/>
            <w:rPr>
              <w:rFonts w:ascii="Arial" w:hAnsi="Arial" w:cs="Arial"/>
              <w:spacing w:val="-20"/>
              <w:sz w:val="16"/>
            </w:rPr>
          </w:pPr>
        </w:p>
      </w:tc>
      <w:tc>
        <w:tcPr>
          <w:tcW w:w="6578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1347BA" w:rsidRPr="0097383D" w:rsidRDefault="0059761C" w:rsidP="0059761C">
          <w:pPr>
            <w:jc w:val="center"/>
            <w:rPr>
              <w:rFonts w:ascii="Arial" w:hAnsi="Arial" w:cs="Arial"/>
              <w:bCs/>
              <w:sz w:val="22"/>
            </w:rPr>
          </w:pPr>
          <w:r>
            <w:rPr>
              <w:rFonts w:ascii="Arial" w:hAnsi="Arial" w:cs="Arial"/>
              <w:noProof/>
              <w:sz w:val="22"/>
            </w:rPr>
            <w:t>1581</w:t>
          </w:r>
          <w:r w:rsidR="00E62C77">
            <w:rPr>
              <w:rFonts w:ascii="Arial" w:hAnsi="Arial" w:cs="Arial"/>
              <w:noProof/>
              <w:sz w:val="22"/>
              <w:lang w:val="en-US"/>
            </w:rPr>
            <w:t>-(</w:t>
          </w:r>
          <w:r w:rsidR="00E62C77">
            <w:rPr>
              <w:rFonts w:ascii="Arial" w:hAnsi="Arial" w:cs="Arial"/>
              <w:noProof/>
              <w:sz w:val="22"/>
            </w:rPr>
            <w:t>ЭП</w:t>
          </w:r>
          <w:r w:rsidR="00E62C77">
            <w:rPr>
              <w:rFonts w:ascii="Arial" w:hAnsi="Arial" w:cs="Arial"/>
              <w:noProof/>
              <w:sz w:val="22"/>
              <w:lang w:val="en-US"/>
            </w:rPr>
            <w:t>-600)</w:t>
          </w:r>
          <w:r w:rsidR="00E62C77">
            <w:rPr>
              <w:rFonts w:ascii="Arial" w:hAnsi="Arial" w:cs="Arial"/>
              <w:noProof/>
              <w:sz w:val="22"/>
            </w:rPr>
            <w:t>-</w:t>
          </w:r>
          <w:r w:rsidR="001B1B47">
            <w:rPr>
              <w:rFonts w:ascii="Arial" w:hAnsi="Arial" w:cs="Arial"/>
              <w:bCs/>
              <w:color w:val="000000"/>
              <w:sz w:val="22"/>
              <w:szCs w:val="22"/>
            </w:rPr>
            <w:t>ООС</w:t>
          </w:r>
          <w:r w:rsidR="002C4929">
            <w:rPr>
              <w:rFonts w:ascii="Arial" w:hAnsi="Arial" w:cs="Arial"/>
              <w:bCs/>
              <w:color w:val="000000"/>
              <w:sz w:val="22"/>
              <w:szCs w:val="22"/>
            </w:rPr>
            <w:t>1-СОД</w:t>
          </w:r>
          <w:r w:rsidR="00EF39D0" w:rsidRPr="00646B7D">
            <w:rPr>
              <w:rFonts w:ascii="Arial" w:hAnsi="Arial" w:cs="Arial"/>
              <w:bCs/>
              <w:color w:val="000000"/>
              <w:sz w:val="22"/>
              <w:szCs w:val="22"/>
            </w:rPr>
            <w:t>-</w:t>
          </w:r>
          <w:r w:rsidR="00646B7D" w:rsidRPr="00646B7D">
            <w:rPr>
              <w:rFonts w:ascii="Arial" w:hAnsi="Arial" w:cs="Arial"/>
              <w:bCs/>
              <w:color w:val="000000"/>
              <w:sz w:val="22"/>
              <w:szCs w:val="22"/>
            </w:rPr>
            <w:t>001</w:t>
          </w:r>
        </w:p>
      </w:tc>
    </w:tr>
    <w:tr w:rsidR="00BD3056" w:rsidRPr="00F2022E" w:rsidTr="00E966F7">
      <w:trPr>
        <w:trHeight w:hRule="exact" w:val="284"/>
      </w:trPr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29176C" w:rsidRDefault="001347BA" w:rsidP="003B2387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1E7F2F" w:rsidRDefault="001347BA" w:rsidP="00F42C2B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BA3DF7" w:rsidRDefault="001347BA" w:rsidP="00F42C2B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1347BA" w:rsidRPr="001E7F2F" w:rsidRDefault="001347BA" w:rsidP="00BA3DF7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1E7F2F" w:rsidRDefault="001347BA" w:rsidP="00F42C2B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1E7F2F" w:rsidRDefault="001347BA" w:rsidP="00BA3DF7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6578" w:type="dxa"/>
          <w:gridSpan w:val="4"/>
          <w:vMerge/>
          <w:tcBorders>
            <w:left w:val="nil"/>
            <w:right w:val="single" w:sz="12" w:space="0" w:color="auto"/>
          </w:tcBorders>
        </w:tcPr>
        <w:p w:rsidR="001347BA" w:rsidRPr="00F2022E" w:rsidRDefault="001347BA" w:rsidP="00F42C2B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Arial" w:hAnsi="Arial" w:cs="Arial"/>
              <w:b/>
              <w:sz w:val="22"/>
            </w:rPr>
          </w:pPr>
        </w:p>
      </w:tc>
    </w:tr>
    <w:tr w:rsidR="00BD3056" w:rsidRPr="00F2022E" w:rsidTr="00E966F7"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F2022E" w:rsidRDefault="001347BA" w:rsidP="0013756C">
          <w:pPr>
            <w:ind w:firstLine="56"/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F2022E" w:rsidRDefault="001347BA" w:rsidP="00F42C2B">
          <w:pPr>
            <w:ind w:firstLine="43"/>
            <w:jc w:val="center"/>
            <w:rPr>
              <w:rFonts w:ascii="Arial" w:hAnsi="Arial" w:cs="Arial"/>
              <w:sz w:val="14"/>
              <w:szCs w:val="14"/>
            </w:rPr>
          </w:pPr>
          <w:proofErr w:type="spellStart"/>
          <w:r w:rsidRPr="00F2022E">
            <w:rPr>
              <w:rFonts w:ascii="Arial" w:hAnsi="Arial" w:cs="Arial"/>
              <w:sz w:val="14"/>
              <w:szCs w:val="14"/>
            </w:rPr>
            <w:t>Кол</w:t>
          </w:r>
          <w:proofErr w:type="gramStart"/>
          <w:r w:rsidRPr="00F2022E">
            <w:rPr>
              <w:rFonts w:ascii="Arial" w:hAnsi="Arial" w:cs="Arial"/>
              <w:sz w:val="14"/>
              <w:szCs w:val="14"/>
            </w:rPr>
            <w:t>.у</w:t>
          </w:r>
          <w:proofErr w:type="gramEnd"/>
          <w:r w:rsidRPr="00F2022E">
            <w:rPr>
              <w:rFonts w:ascii="Arial" w:hAnsi="Arial" w:cs="Arial"/>
              <w:sz w:val="14"/>
              <w:szCs w:val="14"/>
            </w:rPr>
            <w:t>ч</w:t>
          </w:r>
          <w:proofErr w:type="spellEnd"/>
          <w:r w:rsidRPr="00F2022E">
            <w:rPr>
              <w:rFonts w:ascii="Arial" w:hAnsi="Arial" w:cs="Arial"/>
              <w:sz w:val="14"/>
              <w:szCs w:val="14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F2022E" w:rsidRDefault="001347BA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F2022E" w:rsidRDefault="001347BA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№ док.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F2022E" w:rsidRDefault="001347BA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47BA" w:rsidRPr="00F2022E" w:rsidRDefault="001347BA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Дата</w:t>
          </w:r>
        </w:p>
      </w:tc>
      <w:tc>
        <w:tcPr>
          <w:tcW w:w="6578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347BA" w:rsidRPr="00F2022E" w:rsidRDefault="001347BA" w:rsidP="00F42C2B">
          <w:pPr>
            <w:rPr>
              <w:rFonts w:ascii="Arial" w:hAnsi="Arial" w:cs="Arial"/>
              <w:sz w:val="16"/>
            </w:rPr>
          </w:pPr>
        </w:p>
      </w:tc>
    </w:tr>
    <w:tr w:rsidR="00330DA5" w:rsidRPr="002D2B36" w:rsidTr="002D2B36">
      <w:trPr>
        <w:trHeight w:hRule="exact" w:val="284"/>
      </w:trPr>
      <w:tc>
        <w:tcPr>
          <w:tcW w:w="1132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2D2B36" w:rsidRDefault="00330DA5" w:rsidP="00B913C1">
          <w:pPr>
            <w:ind w:firstLine="56"/>
            <w:rPr>
              <w:rFonts w:ascii="Arial" w:hAnsi="Arial" w:cs="Arial"/>
              <w:sz w:val="18"/>
            </w:rPr>
          </w:pPr>
          <w:proofErr w:type="spellStart"/>
          <w:r w:rsidRPr="002D2B36">
            <w:rPr>
              <w:rFonts w:ascii="Arial" w:hAnsi="Arial" w:cs="Arial"/>
              <w:sz w:val="18"/>
            </w:rPr>
            <w:t>Разраб</w:t>
          </w:r>
          <w:proofErr w:type="spellEnd"/>
          <w:r w:rsidRPr="002D2B36">
            <w:rPr>
              <w:rFonts w:ascii="Arial" w:hAnsi="Arial" w:cs="Arial"/>
              <w:sz w:val="18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35376F" w:rsidRDefault="00500FA5" w:rsidP="00B913C1">
          <w:pPr>
            <w:ind w:firstLine="57"/>
            <w:rPr>
              <w:rFonts w:ascii="Arial" w:hAnsi="Arial" w:cs="Arial"/>
              <w:sz w:val="18"/>
              <w:szCs w:val="18"/>
            </w:rPr>
          </w:pPr>
          <w:r w:rsidRPr="00500FA5">
            <w:rPr>
              <w:rFonts w:ascii="Arial" w:hAnsi="Arial" w:cs="Arial"/>
              <w:spacing w:val="-20"/>
              <w:sz w:val="18"/>
              <w:szCs w:val="18"/>
            </w:rPr>
            <w:t>Добролюбо</w:t>
          </w:r>
          <w:r>
            <w:rPr>
              <w:rFonts w:ascii="Arial" w:hAnsi="Arial" w:cs="Arial"/>
              <w:sz w:val="18"/>
              <w:szCs w:val="18"/>
            </w:rPr>
            <w:t>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2D2B36" w:rsidRDefault="00330DA5" w:rsidP="00B913C1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330DA5" w:rsidRPr="00CD250A" w:rsidRDefault="00330DA5" w:rsidP="00B913C1">
          <w:pPr>
            <w:jc w:val="center"/>
            <w:rPr>
              <w:rFonts w:ascii="Arial" w:hAnsi="Arial" w:cs="Arial"/>
              <w:spacing w:val="-20"/>
              <w:sz w:val="16"/>
            </w:rPr>
          </w:pPr>
        </w:p>
      </w:tc>
      <w:tc>
        <w:tcPr>
          <w:tcW w:w="3742" w:type="dxa"/>
          <w:vMerge w:val="restart"/>
          <w:tcBorders>
            <w:top w:val="single" w:sz="8" w:space="0" w:color="auto"/>
            <w:left w:val="single" w:sz="12" w:space="0" w:color="auto"/>
            <w:right w:val="nil"/>
          </w:tcBorders>
          <w:vAlign w:val="center"/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Содержание тома</w:t>
          </w:r>
        </w:p>
      </w:tc>
      <w:tc>
        <w:tcPr>
          <w:tcW w:w="850" w:type="dxa"/>
          <w:tcBorders>
            <w:top w:val="single" w:sz="8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Стадия</w:t>
          </w:r>
        </w:p>
      </w:tc>
      <w:tc>
        <w:tcPr>
          <w:tcW w:w="850" w:type="dxa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Лист</w:t>
          </w:r>
        </w:p>
      </w:tc>
      <w:tc>
        <w:tcPr>
          <w:tcW w:w="1136" w:type="dxa"/>
          <w:tcBorders>
            <w:top w:val="single" w:sz="8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Листов</w:t>
          </w:r>
        </w:p>
      </w:tc>
    </w:tr>
    <w:tr w:rsidR="00330DA5" w:rsidRPr="002D2B36" w:rsidTr="006B75BF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F23912" w:rsidRDefault="00330DA5" w:rsidP="00B913C1">
          <w:pPr>
            <w:ind w:firstLine="5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35376F" w:rsidRDefault="00500FA5" w:rsidP="00B913C1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Пронина</w:t>
          </w: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2D2B36" w:rsidRDefault="00330DA5" w:rsidP="00B913C1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</w:tcPr>
        <w:p w:rsidR="00330DA5" w:rsidRDefault="00330DA5" w:rsidP="00B913C1"/>
      </w:tc>
      <w:tc>
        <w:tcPr>
          <w:tcW w:w="3742" w:type="dxa"/>
          <w:vMerge/>
          <w:tcBorders>
            <w:left w:val="single" w:sz="12" w:space="0" w:color="auto"/>
            <w:right w:val="nil"/>
          </w:tcBorders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sz w:val="22"/>
            </w:rPr>
          </w:pPr>
          <w:proofErr w:type="gramStart"/>
          <w:r>
            <w:rPr>
              <w:rFonts w:ascii="Arial" w:hAnsi="Arial" w:cs="Arial"/>
              <w:sz w:val="22"/>
            </w:rPr>
            <w:t>П</w:t>
          </w:r>
          <w:proofErr w:type="gram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bCs/>
              <w:sz w:val="22"/>
            </w:rPr>
          </w:pPr>
        </w:p>
      </w:tc>
      <w:tc>
        <w:tcPr>
          <w:tcW w:w="1136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1</w:t>
          </w:r>
        </w:p>
      </w:tc>
    </w:tr>
    <w:tr w:rsidR="00330DA5" w:rsidRPr="002D2B36" w:rsidTr="006B75BF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F23912" w:rsidRDefault="00330DA5" w:rsidP="00B913C1">
          <w:pPr>
            <w:ind w:firstLine="56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Нач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.о</w:t>
          </w:r>
          <w:proofErr w:type="gramEnd"/>
          <w:r>
            <w:rPr>
              <w:rFonts w:ascii="Arial" w:hAnsi="Arial" w:cs="Arial"/>
              <w:sz w:val="18"/>
              <w:szCs w:val="18"/>
            </w:rPr>
            <w:t>тд</w:t>
          </w:r>
          <w:proofErr w:type="spellEnd"/>
          <w:r>
            <w:rPr>
              <w:rFonts w:ascii="Arial" w:hAnsi="Arial" w:cs="Arial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35376F" w:rsidRDefault="00330DA5" w:rsidP="00B913C1">
          <w:pPr>
            <w:ind w:firstLine="57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Долгов </w:t>
          </w: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2D2B36" w:rsidRDefault="00330DA5" w:rsidP="00B913C1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</w:tcPr>
        <w:p w:rsidR="00330DA5" w:rsidRDefault="00330DA5" w:rsidP="00B913C1"/>
      </w:tc>
      <w:tc>
        <w:tcPr>
          <w:tcW w:w="3742" w:type="dxa"/>
          <w:vMerge/>
          <w:tcBorders>
            <w:left w:val="single" w:sz="12" w:space="0" w:color="auto"/>
            <w:right w:val="nil"/>
          </w:tcBorders>
        </w:tcPr>
        <w:p w:rsidR="00330DA5" w:rsidRPr="002D2B36" w:rsidRDefault="00330DA5" w:rsidP="00F42C2B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30DA5" w:rsidRPr="002D2B36" w:rsidRDefault="00330DA5" w:rsidP="00F42C2B">
          <w:pPr>
            <w:pStyle w:val="1"/>
            <w:rPr>
              <w:rFonts w:ascii="Arial" w:hAnsi="Arial" w:cs="Arial"/>
              <w:b w:val="0"/>
              <w:sz w:val="16"/>
            </w:rPr>
          </w:pPr>
          <w:r w:rsidRPr="002D2B36">
            <w:rPr>
              <w:rFonts w:ascii="Arial" w:hAnsi="Arial" w:cs="Arial"/>
              <w:noProof/>
            </w:rPr>
            <w:drawing>
              <wp:inline distT="0" distB="0" distL="0" distR="0" wp14:anchorId="7CF006E5" wp14:editId="1F45877D">
                <wp:extent cx="396875" cy="362585"/>
                <wp:effectExtent l="0" t="0" r="3175" b="0"/>
                <wp:docPr id="71" name="Рисунок 71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875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30DA5" w:rsidRPr="002D2B36" w:rsidRDefault="00330DA5" w:rsidP="00F42C2B">
          <w:pPr>
            <w:pStyle w:val="1"/>
            <w:rPr>
              <w:rFonts w:ascii="Arial" w:hAnsi="Arial" w:cs="Arial"/>
            </w:rPr>
          </w:pPr>
          <w:r w:rsidRPr="002D2B36">
            <w:rPr>
              <w:rFonts w:ascii="Arial" w:hAnsi="Arial" w:cs="Arial"/>
              <w:b w:val="0"/>
              <w:sz w:val="16"/>
            </w:rPr>
            <w:t>ОАО “</w:t>
          </w:r>
          <w:proofErr w:type="spellStart"/>
          <w:r w:rsidRPr="002D2B36">
            <w:rPr>
              <w:rFonts w:ascii="Arial" w:hAnsi="Arial" w:cs="Arial"/>
              <w:b w:val="0"/>
              <w:sz w:val="16"/>
            </w:rPr>
            <w:t>ВНИПИнефть</w:t>
          </w:r>
          <w:proofErr w:type="spellEnd"/>
          <w:r w:rsidRPr="002D2B36">
            <w:rPr>
              <w:rFonts w:ascii="Arial" w:hAnsi="Arial" w:cs="Arial"/>
              <w:b w:val="0"/>
              <w:sz w:val="16"/>
            </w:rPr>
            <w:t>”</w:t>
          </w:r>
        </w:p>
      </w:tc>
    </w:tr>
    <w:tr w:rsidR="00330DA5" w:rsidRPr="002D2B36" w:rsidTr="006B75BF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2D2B36" w:rsidRDefault="00330DA5" w:rsidP="00B913C1">
          <w:pPr>
            <w:ind w:firstLine="56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:rsidR="00330DA5" w:rsidRPr="0035376F" w:rsidRDefault="00500FA5" w:rsidP="00B913C1">
          <w:pPr>
            <w:ind w:firstLine="57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Гериш</w:t>
          </w:r>
          <w:proofErr w:type="spellEnd"/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30DA5" w:rsidRPr="002D2B36" w:rsidRDefault="00330DA5" w:rsidP="00B913C1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noWrap/>
        </w:tcPr>
        <w:p w:rsidR="00330DA5" w:rsidRDefault="00330DA5" w:rsidP="00B913C1"/>
      </w:tc>
      <w:tc>
        <w:tcPr>
          <w:tcW w:w="3742" w:type="dxa"/>
          <w:vMerge/>
          <w:tcBorders>
            <w:left w:val="single" w:sz="12" w:space="0" w:color="auto"/>
            <w:right w:val="nil"/>
          </w:tcBorders>
        </w:tcPr>
        <w:p w:rsidR="00330DA5" w:rsidRPr="002D2B36" w:rsidRDefault="00330DA5" w:rsidP="006F4DF9">
          <w:pPr>
            <w:jc w:val="center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:rsidR="00330DA5" w:rsidRPr="002D2B36" w:rsidRDefault="00330DA5" w:rsidP="006F4DF9">
          <w:pPr>
            <w:pStyle w:val="1"/>
            <w:rPr>
              <w:rFonts w:ascii="Arial" w:hAnsi="Arial" w:cs="Arial"/>
              <w:sz w:val="20"/>
            </w:rPr>
          </w:pPr>
        </w:p>
      </w:tc>
    </w:tr>
    <w:tr w:rsidR="00330DA5" w:rsidRPr="002D2B36" w:rsidTr="006B75BF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0DA5" w:rsidRPr="00F23912" w:rsidRDefault="00330DA5" w:rsidP="00B913C1">
          <w:pPr>
            <w:ind w:firstLine="5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Утвердил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330DA5" w:rsidRPr="0035376F" w:rsidRDefault="00330DA5" w:rsidP="00B913C1">
          <w:pPr>
            <w:ind w:firstLine="57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Долгов</w:t>
          </w: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0DA5" w:rsidRPr="002D2B36" w:rsidRDefault="00330DA5" w:rsidP="00B913C1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noWrap/>
        </w:tcPr>
        <w:p w:rsidR="00330DA5" w:rsidRDefault="00330DA5" w:rsidP="00B913C1"/>
      </w:tc>
      <w:tc>
        <w:tcPr>
          <w:tcW w:w="3742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330DA5" w:rsidRPr="002D2B36" w:rsidRDefault="00330DA5" w:rsidP="006F4DF9">
          <w:pPr>
            <w:jc w:val="center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0DA5" w:rsidRPr="002D2B36" w:rsidRDefault="00330DA5" w:rsidP="006F4DF9">
          <w:pPr>
            <w:pStyle w:val="1"/>
            <w:rPr>
              <w:rFonts w:ascii="Arial" w:hAnsi="Arial" w:cs="Arial"/>
              <w:b w:val="0"/>
              <w:sz w:val="16"/>
            </w:rPr>
          </w:pPr>
        </w:p>
      </w:tc>
    </w:tr>
  </w:tbl>
  <w:p w:rsidR="00D83266" w:rsidRPr="00F2022E" w:rsidRDefault="00D83266" w:rsidP="007437E5">
    <w:pPr>
      <w:pStyle w:val="a5"/>
      <w:tabs>
        <w:tab w:val="clear" w:pos="4536"/>
        <w:tab w:val="clear" w:pos="9072"/>
        <w:tab w:val="right" w:pos="7513"/>
      </w:tabs>
      <w:ind w:left="-196"/>
      <w:rPr>
        <w:rFonts w:ascii="Arial" w:hAnsi="Arial" w:cs="Arial"/>
        <w:noProof/>
        <w:sz w:val="16"/>
      </w:rPr>
    </w:pPr>
    <w:r w:rsidRPr="00F2022E">
      <w:rPr>
        <w:rFonts w:ascii="Arial" w:hAnsi="Arial" w:cs="Arial"/>
        <w:noProof/>
        <w:sz w:val="16"/>
      </w:rPr>
      <w:t>ВНП СФРМ 18-9700-01.001 (изм. 0</w:t>
    </w:r>
    <w:r w:rsidRPr="00646B7D">
      <w:rPr>
        <w:rFonts w:ascii="Arial" w:hAnsi="Arial" w:cs="Arial"/>
        <w:noProof/>
        <w:sz w:val="16"/>
      </w:rPr>
      <w:t>)</w:t>
    </w:r>
    <w:r w:rsidR="00FE6115" w:rsidRPr="00646B7D">
      <w:rPr>
        <w:rFonts w:ascii="Arial" w:hAnsi="Arial" w:cs="Arial"/>
        <w:noProof/>
        <w:sz w:val="16"/>
      </w:rPr>
      <w:t xml:space="preserve">        </w:t>
    </w:r>
    <w:r w:rsidR="00FE6115" w:rsidRPr="00646B7D">
      <w:rPr>
        <w:rFonts w:cs="Arial"/>
        <w:noProof/>
        <w:sz w:val="16"/>
      </w:rPr>
      <w:t xml:space="preserve"> </w:t>
    </w:r>
    <w:r w:rsidR="00E62C77">
      <w:rPr>
        <w:rFonts w:cs="Arial"/>
        <w:noProof/>
        <w:sz w:val="16"/>
      </w:rPr>
      <w:t>1581-(ЕР-600)-</w:t>
    </w:r>
    <w:r w:rsidR="001B1B47">
      <w:rPr>
        <w:rFonts w:cs="Arial"/>
        <w:noProof/>
        <w:sz w:val="16"/>
      </w:rPr>
      <w:t>OOS</w:t>
    </w:r>
    <w:r w:rsidR="008E4E75">
      <w:rPr>
        <w:rFonts w:cs="Arial"/>
        <w:noProof/>
        <w:sz w:val="16"/>
      </w:rPr>
      <w:t>1-SOD-001-</w:t>
    </w:r>
    <w:r w:rsidR="00EA10F8">
      <w:rPr>
        <w:rFonts w:ascii="Arial" w:hAnsi="Arial" w:cs="Arial"/>
        <w:noProof/>
        <w:sz w:val="16"/>
      </w:rPr>
      <w:t>r</w:t>
    </w:r>
    <w:r w:rsidR="001B1B47">
      <w:rPr>
        <w:rFonts w:ascii="Arial" w:hAnsi="Arial" w:cs="Arial"/>
        <w:noProof/>
        <w:sz w:val="16"/>
        <w:lang w:val="en-US"/>
      </w:rPr>
      <w:t>C</w:t>
    </w:r>
    <w:r w:rsidR="00EA10F8">
      <w:rPr>
        <w:rFonts w:ascii="Arial" w:hAnsi="Arial" w:cs="Arial"/>
        <w:noProof/>
        <w:sz w:val="16"/>
      </w:rPr>
      <w:t>0</w:t>
    </w:r>
    <w:r w:rsidR="001B1B47" w:rsidRPr="0029176C">
      <w:rPr>
        <w:rFonts w:ascii="Arial" w:hAnsi="Arial" w:cs="Arial"/>
        <w:noProof/>
        <w:sz w:val="16"/>
      </w:rPr>
      <w:t>1</w:t>
    </w:r>
    <w:r w:rsidR="00F95E63" w:rsidRPr="00F95E63">
      <w:rPr>
        <w:rFonts w:cs="Arial"/>
        <w:noProof/>
        <w:sz w:val="16"/>
      </w:rPr>
      <w:t>-f01.docx</w:t>
    </w:r>
    <w:r w:rsidRPr="00F2022E">
      <w:rPr>
        <w:rFonts w:ascii="Arial" w:hAnsi="Arial" w:cs="Arial"/>
        <w:noProof/>
        <w:sz w:val="16"/>
      </w:rPr>
      <w:tab/>
    </w:r>
    <w:r w:rsidRPr="00F2022E">
      <w:rPr>
        <w:rFonts w:ascii="Arial" w:hAnsi="Arial" w:cs="Arial"/>
        <w:noProof/>
        <w:sz w:val="16"/>
      </w:rPr>
      <w:tab/>
    </w:r>
    <w:r w:rsidR="00FE6115">
      <w:rPr>
        <w:rFonts w:ascii="Arial" w:hAnsi="Arial" w:cs="Arial"/>
        <w:noProof/>
        <w:sz w:val="16"/>
      </w:rPr>
      <w:t xml:space="preserve">             </w:t>
    </w:r>
    <w:r w:rsidRPr="00F2022E">
      <w:rPr>
        <w:rFonts w:ascii="Arial" w:hAnsi="Arial" w:cs="Arial"/>
        <w:noProof/>
        <w:sz w:val="16"/>
      </w:rPr>
      <w:t>Формат А4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03" w:rsidRPr="00D15CF4" w:rsidRDefault="00C54ED3" w:rsidP="00F40C03">
    <w:pPr>
      <w:pStyle w:val="a5"/>
      <w:ind w:right="57"/>
      <w:jc w:val="both"/>
      <w:rPr>
        <w:rFonts w:ascii="Arial" w:hAnsi="Arial" w:cs="Arial"/>
        <w:noProof/>
        <w:sz w:val="12"/>
      </w:rPr>
    </w:pPr>
    <w:r>
      <w:rPr>
        <w:rFonts w:ascii="Arial" w:hAnsi="Arial" w:cs="Arial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4DAE86D" wp14:editId="5D135F4F">
              <wp:simplePos x="0" y="0"/>
              <wp:positionH relativeFrom="column">
                <wp:posOffset>-532765</wp:posOffset>
              </wp:positionH>
              <wp:positionV relativeFrom="paragraph">
                <wp:posOffset>-1481455</wp:posOffset>
              </wp:positionV>
              <wp:extent cx="512445" cy="5527040"/>
              <wp:effectExtent l="0" t="0" r="0" b="0"/>
              <wp:wrapNone/>
              <wp:docPr id="1" name="Group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12445" cy="5527040"/>
                        <a:chOff x="317" y="7736"/>
                        <a:chExt cx="807" cy="8704"/>
                      </a:xfrm>
                    </wpg:grpSpPr>
                    <wpg:grpSp>
                      <wpg:cNvPr id="2" name="Group 267"/>
                      <wpg:cNvGrpSpPr>
                        <a:grpSpLocks/>
                      </wpg:cNvGrpSpPr>
                      <wpg:grpSpPr bwMode="auto">
                        <a:xfrm>
                          <a:off x="441" y="11615"/>
                          <a:ext cx="683" cy="4825"/>
                          <a:chOff x="0" y="0"/>
                          <a:chExt cx="20000" cy="20000"/>
                        </a:xfrm>
                      </wpg:grpSpPr>
                      <wps:wsp>
                        <wps:cNvPr id="3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88" y="4"/>
                            <a:ext cx="19912" cy="199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947A3" w:rsidRDefault="00B947A3" w:rsidP="00B947A3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" name="Line 269"/>
                        <wps:cNvCnPr/>
                        <wps:spPr bwMode="auto">
                          <a:xfrm flipV="1">
                            <a:off x="10015" y="0"/>
                            <a:ext cx="29" cy="1997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270"/>
                        <wps:cNvCnPr/>
                        <wps:spPr bwMode="auto">
                          <a:xfrm>
                            <a:off x="0" y="14105"/>
                            <a:ext cx="19912" cy="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271"/>
                        <wps:cNvCnPr/>
                        <wps:spPr bwMode="auto">
                          <a:xfrm>
                            <a:off x="0" y="5882"/>
                            <a:ext cx="19912" cy="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9" name="Group 272"/>
                        <wpg:cNvGrpSpPr>
                          <a:grpSpLocks/>
                        </wpg:cNvGrpSpPr>
                        <wpg:grpSpPr bwMode="auto">
                          <a:xfrm>
                            <a:off x="3338" y="236"/>
                            <a:ext cx="6237" cy="19764"/>
                            <a:chOff x="0" y="1"/>
                            <a:chExt cx="20000" cy="19999"/>
                          </a:xfrm>
                        </wpg:grpSpPr>
                        <wps:wsp>
                          <wps:cNvPr id="10" name="Rectangle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4233"/>
                              <a:ext cx="20000" cy="57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947A3" w:rsidRDefault="00B947A3" w:rsidP="00B947A3">
                                <w:r>
                                  <w:object w:dxaOrig="173" w:dyaOrig="1161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025" type="#_x0000_t75" style="width:8.25pt;height:57.75pt" o:ole="">
                                      <v:imagedata r:id="rId1" o:title=""/>
                                    </v:shape>
                                    <o:OLEObject Type="Embed" ProgID="MSWordArt.2" ShapeID="_x0000_i1025" DrawAspect="Content" ObjectID="_1683973597" r:id="rId2">
                                      <o:FieldCodes>\s</o:FieldCodes>
                                    </o:OLEObject>
                                  </w:objec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1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569"/>
                              <a:ext cx="20000" cy="70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947A3" w:rsidRDefault="00B947A3" w:rsidP="00B947A3">
                                <w:r>
                                  <w:object w:dxaOrig="173" w:dyaOrig="1426">
                                    <v:shape id="_x0000_i1026" type="#_x0000_t75" style="width:8.25pt;height:71.25pt" o:ole="">
                                      <v:imagedata r:id="rId3" o:title=""/>
                                    </v:shape>
                                    <o:OLEObject Type="Embed" ProgID="MSWordArt.2" ShapeID="_x0000_i1026" DrawAspect="Content" ObjectID="_1683973598" r:id="rId4">
                                      <o:FieldCodes>\s</o:FieldCodes>
                                    </o:OLEObject>
                                  </w:objec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"/>
                              <a:ext cx="20000" cy="5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947A3" w:rsidRDefault="00B947A3" w:rsidP="00B947A3">
                                <w:r>
                                  <w:object w:dxaOrig="173" w:dyaOrig="1104">
                                    <v:shape id="_x0000_i1027" type="#_x0000_t75" style="width:8.25pt;height:56.25pt" o:ole="">
                                      <v:imagedata r:id="rId5" o:title=""/>
                                    </v:shape>
                                    <o:OLEObject Type="Embed" ProgID="MSWordArt.2" ShapeID="_x0000_i1027" DrawAspect="Content" ObjectID="_1683973599" r:id="rId6">
                                      <o:FieldCodes>\s</o:FieldCodes>
                                    </o:OLEObject>
                                  </w:objec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</wpg:grpSp>
                    <wpg:grpSp>
                      <wpg:cNvPr id="13" name="Группа 24"/>
                      <wpg:cNvGrpSpPr>
                        <a:grpSpLocks/>
                      </wpg:cNvGrpSpPr>
                      <wpg:grpSpPr bwMode="auto">
                        <a:xfrm>
                          <a:off x="317" y="7736"/>
                          <a:ext cx="804" cy="3881"/>
                          <a:chOff x="0" y="0"/>
                          <a:chExt cx="510639" cy="2464130"/>
                        </a:xfrm>
                      </wpg:grpSpPr>
                      <wps:wsp>
                        <wps:cNvPr id="1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1564" y="1508166"/>
                            <a:ext cx="136566" cy="882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4527" w:rsidRPr="004D75FF" w:rsidRDefault="00214527" w:rsidP="0021452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4D75FF">
                                <w:rPr>
                                  <w:sz w:val="18"/>
                                  <w:szCs w:val="18"/>
                                </w:rPr>
                                <w:t>Согласовано</w:t>
                              </w: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5" name="Прямая соединительная линия 5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1063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рямая соединительная линия 7"/>
                        <wps:cNvCnPr>
                          <a:cxnSpLocks noChangeShapeType="1"/>
                        </wps:cNvCnPr>
                        <wps:spPr bwMode="auto">
                          <a:xfrm>
                            <a:off x="178130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Прямая соединительная линия 8"/>
                        <wps:cNvCnPr>
                          <a:cxnSpLocks noChangeShapeType="1"/>
                        </wps:cNvCnPr>
                        <wps:spPr bwMode="auto">
                          <a:xfrm>
                            <a:off x="344385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Прямая соединительная линия 9"/>
                        <wps:cNvCnPr>
                          <a:cxnSpLocks noChangeShapeType="1"/>
                        </wps:cNvCnPr>
                        <wps:spPr bwMode="auto">
                          <a:xfrm>
                            <a:off x="510639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Прямая соединительная линия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2464130"/>
                            <a:ext cx="51063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Прямая соединительная линия 20"/>
                        <wps:cNvCnPr>
                          <a:cxnSpLocks noChangeShapeType="1"/>
                        </wps:cNvCnPr>
                        <wps:spPr bwMode="auto">
                          <a:xfrm>
                            <a:off x="178130" y="1650670"/>
                            <a:ext cx="33250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Прямая соединительная линия 21"/>
                        <wps:cNvCnPr>
                          <a:cxnSpLocks noChangeShapeType="1"/>
                        </wps:cNvCnPr>
                        <wps:spPr bwMode="auto">
                          <a:xfrm>
                            <a:off x="178130" y="950026"/>
                            <a:ext cx="33250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Прямая соединительная линия 22"/>
                        <wps:cNvCnPr>
                          <a:cxnSpLocks noChangeShapeType="1"/>
                        </wps:cNvCnPr>
                        <wps:spPr bwMode="auto">
                          <a:xfrm>
                            <a:off x="178130" y="385948"/>
                            <a:ext cx="33250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9" o:spid="_x0000_s1055" style="position:absolute;left:0;text-align:left;margin-left:-41.95pt;margin-top:-116.65pt;width:40.35pt;height:435.2pt;z-index:251658240" coordorigin="317,7736" coordsize="807,8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">
              <v:group id="Group 267" o:spid="_x0000_s1056" style="position:absolute;left:441;top:11615;width:683;height:4825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268" o:spid="_x0000_s1057" style="position:absolute;left:88;top:4;width:19912;height:19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Z1yMEA&#10;AADaAAAADwAAAGRycy9kb3ducmV2LnhtbESPwYoCMRBE74L/EFrYm2Z0RWQ0iruyoBdRdz+gmbSZ&#10;wUlnmETN+vVGEDwWVfWKmi+jrcWVWl85VjAcZCCIC6crNgr+fn/6UxA+IGusHZOCf/KwXHQ7c8y1&#10;u/GBrsdgRIKwz1FBGUKTS+mLkiz6gWuIk3dyrcWQZGukbvGW4LaWoyybSIsVp4USG/ouqTgfL1bB&#10;xhy0iV9xq/3ursfj/brZr9ZKffTiagYiUAzv8Ku90Qo+4Xkl3Q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mdcjBAAAA2gAAAA8AAAAAAAAAAAAAAAAAmAIAAGRycy9kb3du&#10;cmV2LnhtbFBLBQYAAAAABAAEAPUAAACGAwAAAAA=&#10;" filled="f" strokeweight="1.5pt">
                  <v:textbox inset="1pt,1pt,1pt,1pt">
                    <w:txbxContent>
                      <w:p w:rsidR="00B947A3" w:rsidRDefault="00B947A3" w:rsidP="00B947A3"/>
                    </w:txbxContent>
                  </v:textbox>
                </v:rect>
                <v:line id="Line 269" o:spid="_x0000_s1058" style="position:absolute;flip:y;visibility:visible;mso-wrap-style:square" from="10015,0" to="10044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ShpMUAAADaAAAADwAAAGRycy9kb3ducmV2LnhtbESPT2vCQBTE7wW/w/KEXorZGEEkuor2&#10;D5TetIJ4e2RfssHs25jdmrSfvlsQehxm5jfMajPYRtyo87VjBdMkBUFcOF1zpeD4+TZZgPABWWPj&#10;mBR8k4fNevSwwly7nvd0O4RKRAj7HBWYENpcSl8YsugT1xJHr3SdxRBlV0ndYR/htpFZms6lxZrj&#10;gsGWng0Vl8OXVTArz69P19nLNMvq9KM0P32xO1VKPY6H7RJEoCH8h+/td61gDn9X4g2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ShpMUAAADa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270" o:spid="_x0000_s1059" style="position:absolute;visibility:visible;mso-wrap-style:square" from="0,14105" to="19912,1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KBk8QAAADaAAAADwAAAGRycy9kb3ducmV2LnhtbESPX2vCQBDE3wv9DscWfCn10j6cEj1F&#10;hEKhINQ/9HXNrUkwt5fmVo399L2C4OMwM79hpvPeN+pMXawDW3gdZqCIi+BqLi1sN+8vY1BRkB02&#10;gcnClSLMZ48PU8xduPAXnddSqgThmKOFSqTNtY5FRR7jMLTEyTuEzqMk2ZXadXhJcN/otywz2mPN&#10;aaHClpYVFcf1yVvY4W8p18/98+pojGy/f8xpOTLWDp76xQSUUC/38K394SyM4P9Kug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oGTxAAAANo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line id="Line 271" o:spid="_x0000_s1060" style="position:absolute;visibility:visible;mso-wrap-style:square" from="0,5882" to="19912,5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0V4cEAAADaAAAADwAAAGRycy9kb3ducmV2LnhtbERPTWvCQBC9F/wPywi9FN20h61EVxGh&#10;IAiFWsXrmB2TYHY2ZkeN/fXdQ6HHx/ueLXrfqBt1sQ5s4XWcgSIugqu5tLD7/hhNQEVBdtgEJgsP&#10;irCYD55mmLtw5y+6baVUKYRjjhYqkTbXOhYVeYzj0BIn7hQ6j5JgV2rX4T2F+0a/ZZnRHmtODRW2&#10;tKqoOG+v3sIef0p5bI4vn2djZHe4mOvq3Vj7POyXU1BCvfyL/9xrZyFtTVfSDdD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3RXhwQAAANoAAAAPAAAAAAAAAAAAAAAA&#10;AKECAABkcnMvZG93bnJldi54bWxQSwUGAAAAAAQABAD5AAAAjwMAAAAA&#10;" strokeweight="1.5pt">
                  <v:stroke startarrowwidth="narrow" startarrowlength="short" endarrowwidth="narrow" endarrowlength="short"/>
                </v:line>
                <v:group id="Group 272" o:spid="_x0000_s1061" style="position:absolute;left:3338;top:236;width:6237;height:19764" coordorigin=",1" coordsize="20000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273" o:spid="_x0000_s1062" style="position:absolute;top:14233;width:20000;height:5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VbcIA&#10;AADbAAAADwAAAGRycy9kb3ducmV2LnhtbESPQWvDMAyF74P9B6PBbquzwrqRxQkhEOhtrN0PUGM1&#10;CY3l1Pba9N9Ph0FvEu/pvU9FtbhJXSjE0bOB11UGirjzduTewM++ffkAFROyxckzGbhRhKp8fCgw&#10;t/7K33TZpV5JCMccDQwpzbnWsRvIYVz5mVi0ow8Ok6yh1zbgVcLdpNdZttEOR5aGAWdqBupOu19n&#10;4KvX9SGLqXNHd27fbvvQ8PxuzPPTUn+CSrSku/n/emsFX+jlFxlA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NVtwgAAANsAAAAPAAAAAAAAAAAAAAAAAJgCAABkcnMvZG93&#10;bnJldi54bWxQSwUGAAAAAAQABAD1AAAAhwMAAAAA&#10;" filled="f" stroked="f" strokeweight="1.5pt">
                    <v:textbox inset="1pt,1pt,1pt,1pt">
                      <w:txbxContent>
                        <w:p w:rsidR="00B947A3" w:rsidRDefault="00B947A3" w:rsidP="00B947A3">
                          <w:r>
                            <w:object w:dxaOrig="173" w:dyaOrig="1161">
                              <v:shape id="_x0000_i1025" type="#_x0000_t75" style="width:8.1pt;height:57.8pt" o:ole="">
                                <v:imagedata r:id="rId7" o:title=""/>
                              </v:shape>
                              <o:OLEObject Type="Embed" ProgID="MSWordArt.2" ShapeID="_x0000_i1025" DrawAspect="Content" ObjectID="_1549700770" r:id="rId8">
                                <o:FieldCodes>\s</o:FieldCodes>
                              </o:OLEObject>
                            </w:object>
                          </w:r>
                        </w:p>
                      </w:txbxContent>
                    </v:textbox>
                  </v:rect>
                  <v:rect id="Rectangle 274" o:spid="_x0000_s1063" style="position:absolute;top:6569;width:20000;height:70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w9r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CN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GEcPa7AAAA2wAAAA8AAAAAAAAAAAAAAAAAmAIAAGRycy9kb3ducmV2Lnht&#10;bFBLBQYAAAAABAAEAPUAAACAAwAAAAA=&#10;" filled="f" stroked="f" strokeweight="1.5pt">
                    <v:textbox inset="1pt,1pt,1pt,1pt">
                      <w:txbxContent>
                        <w:p w:rsidR="00B947A3" w:rsidRDefault="00B947A3" w:rsidP="00B947A3">
                          <w:r>
                            <w:object w:dxaOrig="173" w:dyaOrig="1426">
                              <v:shape id="_x0000_i1026" type="#_x0000_t75" style="width:8.1pt;height:71pt" o:ole="">
                                <v:imagedata r:id="rId9" o:title=""/>
                              </v:shape>
                              <o:OLEObject Type="Embed" ProgID="MSWordArt.2" ShapeID="_x0000_i1026" DrawAspect="Content" ObjectID="_1549700771" r:id="rId10">
                                <o:FieldCodes>\s</o:FieldCodes>
                              </o:OLEObject>
                            </w:object>
                          </w:r>
                        </w:p>
                      </w:txbxContent>
                    </v:textbox>
                  </v:rect>
                  <v:rect id="Rectangle 275" o:spid="_x0000_s1064" style="position:absolute;top:1;width:20000;height:5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bugb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BN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FW7oG7AAAA2wAAAA8AAAAAAAAAAAAAAAAAmAIAAGRycy9kb3ducmV2Lnht&#10;bFBLBQYAAAAABAAEAPUAAACAAwAAAAA=&#10;" filled="f" stroked="f" strokeweight="1.5pt">
                    <v:textbox inset="1pt,1pt,1pt,1pt">
                      <w:txbxContent>
                        <w:p w:rsidR="00B947A3" w:rsidRDefault="00B947A3" w:rsidP="00B947A3">
                          <w:r>
                            <w:object w:dxaOrig="173" w:dyaOrig="1104">
                              <v:shape id="_x0000_i1027" type="#_x0000_t75" style="width:8.1pt;height:56.3pt" o:ole="">
                                <v:imagedata r:id="rId11" o:title=""/>
                              </v:shape>
                              <o:OLEObject Type="Embed" ProgID="MSWordArt.2" ShapeID="_x0000_i1027" DrawAspect="Content" ObjectID="_1549700772" r:id="rId12">
                                <o:FieldCodes>\s</o:FieldCodes>
                              </o:OLEObject>
                            </w:object>
                          </w:r>
                        </w:p>
                      </w:txbxContent>
                    </v:textbox>
                  </v:rect>
                </v:group>
              </v:group>
              <v:group id="Группа 24" o:spid="_x0000_s1065" style="position:absolute;left:317;top:7736;width:804;height:3881" coordsize="5106,24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66" type="#_x0000_t202" style="position:absolute;left:415;top:15081;width:1366;height:8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WuMQA&#10;AADbAAAADwAAAGRycy9kb3ducmV2LnhtbERPTWvCQBC9C/0PyxR6Ed3YWpGYjbTSgGI9mLaH3obs&#10;mIRmZ0N2q/Hfu4LgbR7vc5JlbxpxpM7VlhVMxhEI4sLqmksF31/ZaA7CeWSNjWVScCYHy/RhkGCs&#10;7Yn3dMx9KUIIuxgVVN63sZSuqMigG9uWOHAH2xn0AXal1B2eQrhp5HMUzaTBmkNDhS2tKir+8n+j&#10;wG5Wvozedx/ZcPtp5r8vkx/9min19Ni/LUB46v1dfHOvdZg/hesv4QCZ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FrjEAAAA2wAAAA8AAAAAAAAAAAAAAAAAmAIAAGRycy9k&#10;b3ducmV2LnhtbFBLBQYAAAAABAAEAPUAAACJAwAAAAA=&#10;" stroked="f">
                  <v:textbox style="layout-flow:vertical;mso-layout-flow-alt:bottom-to-top" inset="0,1mm,0,1mm">
                    <w:txbxContent>
                      <w:p w:rsidR="00214527" w:rsidRPr="004D75FF" w:rsidRDefault="00214527" w:rsidP="00214527">
                        <w:pPr>
                          <w:rPr>
                            <w:sz w:val="18"/>
                            <w:szCs w:val="18"/>
                          </w:rPr>
                        </w:pPr>
                        <w:r w:rsidRPr="004D75FF">
                          <w:rPr>
                            <w:sz w:val="18"/>
                            <w:szCs w:val="18"/>
                          </w:rPr>
                          <w:t>Согласовано</w:t>
                        </w:r>
                      </w:p>
                    </w:txbxContent>
                  </v:textbox>
                </v:shape>
                <v:line id="Прямая соединительная линия 5" o:spid="_x0000_s1067" style="position:absolute;visibility:visible;mso-wrap-style:square" from="0,0" to="0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<v:line id="Прямая соединительная линия 6" o:spid="_x0000_s1068" style="position:absolute;flip:x;visibility:visible;mso-wrap-style:square" from="0,0" to="510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jm78AAADbAAAADwAAAGRycy9kb3ducmV2LnhtbERPS4vCMBC+C/sfwizsTdP1UKRrFBEE&#10;xT34Aq9DM23KNpOSZG3990YQvM3H95z5crCtuJEPjWMF35MMBHHpdMO1gst5M56BCBFZY+uYFNwp&#10;wHLxMZpjoV3PR7qdYi1SCIcCFZgYu0LKUBqyGCauI05c5bzFmKCvpfbYp3DbymmW5dJiw6nBYEdr&#10;Q+Xf6d8qkLt9f/Cb6aWqq23nrjvzm/eDUl+fw+oHRKQhvsUv91an+Tk8f0kHyMU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Ajm78AAADbAAAADwAAAAAAAAAAAAAAAACh&#10;AgAAZHJzL2Rvd25yZXYueG1sUEsFBgAAAAAEAAQA+QAAAI0DAAAAAA==&#10;" strokeweight="1.5pt"/>
                <v:line id="Прямая соединительная линия 7" o:spid="_x0000_s1069" style="position:absolute;visibility:visible;mso-wrap-style:square" from="1781,0" to="1781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<v:line id="Прямая соединительная линия 8" o:spid="_x0000_s1070" style="position:absolute;visibility:visible;mso-wrap-style:square" from="3443,0" to="3443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  <v:line id="Прямая соединительная линия 9" o:spid="_x0000_s1071" style="position:absolute;visibility:visible;mso-wrap-style:square" from="5106,0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  <v:line id="Прямая соединительная линия 19" o:spid="_x0000_s1072" style="position:absolute;flip:x;visibility:visible;mso-wrap-style:square" from="0,24641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nUyb4AAADbAAAADwAAAGRycy9kb3ducmV2LnhtbERPTYvCMBC9C/6HMMLeNLUHWbpGEUFQ&#10;9OCqsNehmTbFZlKSaOu/3xwEj4/3vVwPthVP8qFxrGA+y0AQl043XCu4XXfTbxAhImtsHZOCFwVY&#10;r8ajJRba9fxLz0usRQrhUKACE2NXSBlKQxbDzHXEiauctxgT9LXUHvsUbluZZ9lCWmw4NRjsaGuo&#10;vF8eVoE8HPuz3+W3qq72nfs7mNOiH5T6mgybHxCRhvgRv917rSBP69OX9APk6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SdTJvgAAANsAAAAPAAAAAAAAAAAAAAAAAKEC&#10;AABkcnMvZG93bnJldi54bWxQSwUGAAAAAAQABAD5AAAAjAMAAAAA&#10;" strokeweight="1.5pt"/>
                <v:line id="Прямая соединительная линия 20" o:spid="_x0000_s1073" style="position:absolute;visibility:visible;mso-wrap-style:square" from="1781,16506" to="5106,16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<v:line id="Прямая соединительная линия 21" o:spid="_x0000_s1074" style="position:absolute;visibility:visible;mso-wrap-style:square" from="1781,9500" to="5106,9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  <v:line id="Прямая соединительная линия 22" o:spid="_x0000_s1075" style="position:absolute;visibility:visible;mso-wrap-style:square" from="1781,3859" to="5106,3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</v:group>
            </v:group>
          </w:pict>
        </mc:Fallback>
      </mc:AlternateContent>
    </w:r>
  </w:p>
  <w:tbl>
    <w:tblPr>
      <w:tblW w:w="10376" w:type="dxa"/>
      <w:tblInd w:w="-13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5"/>
      <w:gridCol w:w="279"/>
      <w:gridCol w:w="573"/>
      <w:gridCol w:w="559"/>
      <w:gridCol w:w="280"/>
      <w:gridCol w:w="574"/>
      <w:gridCol w:w="560"/>
      <w:gridCol w:w="854"/>
      <w:gridCol w:w="840"/>
      <w:gridCol w:w="573"/>
      <w:gridCol w:w="840"/>
      <w:gridCol w:w="854"/>
      <w:gridCol w:w="14"/>
      <w:gridCol w:w="550"/>
      <w:gridCol w:w="294"/>
      <w:gridCol w:w="560"/>
      <w:gridCol w:w="294"/>
      <w:gridCol w:w="486"/>
      <w:gridCol w:w="567"/>
    </w:tblGrid>
    <w:tr w:rsidR="00F40C03" w:rsidRPr="00D15CF4" w:rsidTr="00A42E12">
      <w:trPr>
        <w:trHeight w:val="284"/>
      </w:trPr>
      <w:tc>
        <w:tcPr>
          <w:tcW w:w="825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r w:rsidRPr="00D15CF4">
            <w:rPr>
              <w:rFonts w:ascii="Arial" w:hAnsi="Arial" w:cs="Arial"/>
              <w:sz w:val="20"/>
            </w:rPr>
            <w:t>Изм. №</w:t>
          </w:r>
        </w:p>
      </w:tc>
      <w:tc>
        <w:tcPr>
          <w:tcW w:w="852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r w:rsidRPr="00D15CF4">
            <w:rPr>
              <w:rFonts w:ascii="Arial" w:hAnsi="Arial" w:cs="Arial"/>
              <w:sz w:val="20"/>
            </w:rPr>
            <w:t>Лист</w:t>
          </w:r>
        </w:p>
      </w:tc>
      <w:tc>
        <w:tcPr>
          <w:tcW w:w="839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proofErr w:type="spellStart"/>
          <w:r w:rsidRPr="00D15CF4">
            <w:rPr>
              <w:rFonts w:ascii="Arial" w:hAnsi="Arial" w:cs="Arial"/>
              <w:sz w:val="20"/>
            </w:rPr>
            <w:t>Колич</w:t>
          </w:r>
          <w:proofErr w:type="spellEnd"/>
          <w:r w:rsidRPr="00D15CF4">
            <w:rPr>
              <w:rFonts w:ascii="Arial" w:hAnsi="Arial" w:cs="Arial"/>
              <w:sz w:val="20"/>
            </w:rPr>
            <w:t xml:space="preserve">. </w:t>
          </w:r>
          <w:proofErr w:type="spellStart"/>
          <w:r w:rsidRPr="00D15CF4">
            <w:rPr>
              <w:rFonts w:ascii="Arial" w:hAnsi="Arial" w:cs="Arial"/>
              <w:sz w:val="20"/>
            </w:rPr>
            <w:t>Участк</w:t>
          </w:r>
          <w:proofErr w:type="spellEnd"/>
          <w:r w:rsidRPr="00D15CF4">
            <w:rPr>
              <w:rFonts w:ascii="Arial" w:hAnsi="Arial" w:cs="Arial"/>
              <w:sz w:val="20"/>
            </w:rPr>
            <w:t>.</w:t>
          </w:r>
        </w:p>
      </w:tc>
      <w:tc>
        <w:tcPr>
          <w:tcW w:w="1134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r w:rsidRPr="00D15CF4">
            <w:rPr>
              <w:rFonts w:ascii="Arial" w:hAnsi="Arial" w:cs="Arial"/>
              <w:sz w:val="20"/>
            </w:rPr>
            <w:t>№ докум.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64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780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Дата</w:t>
          </w:r>
        </w:p>
      </w:tc>
    </w:tr>
    <w:tr w:rsidR="00F40C03" w:rsidRPr="00D15CF4" w:rsidTr="00373A92">
      <w:trPr>
        <w:trHeight w:val="284"/>
      </w:trPr>
      <w:tc>
        <w:tcPr>
          <w:tcW w:w="825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2267" w:type="dxa"/>
          <w:gridSpan w:val="3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22"/>
            </w:rPr>
          </w:pPr>
          <w:r w:rsidRPr="00D15CF4">
            <w:rPr>
              <w:rFonts w:ascii="Arial" w:hAnsi="Arial" w:cs="Arial"/>
              <w:sz w:val="22"/>
            </w:rPr>
            <w:t>Разработал</w:t>
          </w:r>
        </w:p>
      </w:tc>
      <w:tc>
        <w:tcPr>
          <w:tcW w:w="2258" w:type="dxa"/>
          <w:gridSpan w:val="4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22"/>
            </w:rPr>
          </w:pPr>
          <w:r w:rsidRPr="00D15CF4">
            <w:rPr>
              <w:rFonts w:ascii="Arial" w:hAnsi="Arial" w:cs="Arial"/>
              <w:sz w:val="22"/>
            </w:rPr>
            <w:t>Утвердил</w:t>
          </w:r>
        </w:p>
      </w:tc>
      <w:tc>
        <w:tcPr>
          <w:tcW w:w="2201" w:type="dxa"/>
          <w:gridSpan w:val="5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22"/>
            </w:rPr>
          </w:pPr>
          <w:proofErr w:type="spellStart"/>
          <w:r w:rsidRPr="00D15CF4">
            <w:rPr>
              <w:rFonts w:ascii="Arial" w:hAnsi="Arial" w:cs="Arial"/>
              <w:sz w:val="22"/>
            </w:rPr>
            <w:t>Нормоконтроль</w:t>
          </w:r>
          <w:proofErr w:type="spellEnd"/>
        </w:p>
      </w:tc>
    </w:tr>
    <w:tr w:rsidR="00F40C03" w:rsidRPr="00D15CF4" w:rsidTr="00373A92">
      <w:trPr>
        <w:trHeight w:val="737"/>
      </w:trPr>
      <w:tc>
        <w:tcPr>
          <w:tcW w:w="10376" w:type="dxa"/>
          <w:gridSpan w:val="19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932A03" w:rsidRDefault="00F40C03" w:rsidP="00666057">
          <w:pPr>
            <w:jc w:val="both"/>
            <w:rPr>
              <w:rFonts w:ascii="Arial" w:hAnsi="Arial" w:cs="Arial"/>
              <w:sz w:val="14"/>
              <w:szCs w:val="14"/>
            </w:rPr>
          </w:pPr>
          <w:proofErr w:type="gramStart"/>
          <w:r w:rsidRPr="00932A03">
            <w:rPr>
              <w:rFonts w:ascii="Arial" w:hAnsi="Arial" w:cs="Arial"/>
              <w:sz w:val="14"/>
              <w:szCs w:val="14"/>
            </w:rPr>
            <w:t>Настоящий документ/чертеж является интеллектуальной собственностью ОАО “</w:t>
          </w:r>
          <w:proofErr w:type="spellStart"/>
          <w:r w:rsidRPr="00932A03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932A03">
            <w:rPr>
              <w:rFonts w:ascii="Arial" w:hAnsi="Arial" w:cs="Arial"/>
              <w:sz w:val="14"/>
              <w:szCs w:val="14"/>
            </w:rPr>
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</w:r>
          <w:proofErr w:type="gramEnd"/>
          <w:r w:rsidRPr="00932A03">
            <w:rPr>
              <w:rFonts w:ascii="Arial" w:hAnsi="Arial" w:cs="Arial"/>
              <w:sz w:val="14"/>
              <w:szCs w:val="14"/>
            </w:rPr>
            <w:t xml:space="preserve"> имеется специальное разрешение ОАО “</w:t>
          </w:r>
          <w:proofErr w:type="spellStart"/>
          <w:r w:rsidRPr="00932A03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932A03">
            <w:rPr>
              <w:rFonts w:ascii="Arial" w:hAnsi="Arial" w:cs="Arial"/>
              <w:sz w:val="14"/>
              <w:szCs w:val="14"/>
            </w:rPr>
            <w:t>” в письменном виде.</w:t>
          </w:r>
        </w:p>
      </w:tc>
    </w:tr>
    <w:tr w:rsidR="00F40C03" w:rsidRPr="00D15CF4" w:rsidTr="00A42E12">
      <w:trPr>
        <w:trHeight w:val="284"/>
      </w:trPr>
      <w:tc>
        <w:tcPr>
          <w:tcW w:w="110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3E1AF8" w:rsidP="003E1AF8">
          <w:pPr>
            <w:ind w:firstLine="56"/>
            <w:rPr>
              <w:rFonts w:ascii="Arial" w:hAnsi="Arial" w:cs="Arial"/>
              <w:sz w:val="18"/>
            </w:rPr>
          </w:pPr>
          <w:proofErr w:type="spellStart"/>
          <w:r>
            <w:rPr>
              <w:rFonts w:ascii="Arial" w:hAnsi="Arial" w:cs="Arial"/>
              <w:sz w:val="18"/>
            </w:rPr>
            <w:t>Разраб</w:t>
          </w:r>
          <w:proofErr w:type="spellEnd"/>
          <w:r>
            <w:rPr>
              <w:rFonts w:ascii="Arial" w:hAnsi="Arial" w:cs="Arial"/>
              <w:sz w:val="18"/>
            </w:rPr>
            <w:t>.</w:t>
          </w:r>
        </w:p>
      </w:tc>
      <w:tc>
        <w:tcPr>
          <w:tcW w:w="1132" w:type="dxa"/>
          <w:gridSpan w:val="2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6726" w:type="dxa"/>
          <w:gridSpan w:val="1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F40C03" w:rsidRPr="00D15CF4" w:rsidRDefault="00F40C03" w:rsidP="00A42E12">
          <w:pPr>
            <w:jc w:val="center"/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6726" w:type="dxa"/>
          <w:gridSpan w:val="12"/>
          <w:vMerge/>
          <w:tcBorders>
            <w:left w:val="nil"/>
            <w:bottom w:val="nil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A42E12" w:rsidRPr="00D15CF4" w:rsidTr="00D5370B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4819" w:type="dxa"/>
          <w:gridSpan w:val="8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A42E12" w:rsidRPr="00D15CF4" w:rsidRDefault="00A42E12" w:rsidP="00A42E12">
          <w:pPr>
            <w:jc w:val="center"/>
            <w:rPr>
              <w:rFonts w:ascii="Arial" w:hAnsi="Arial" w:cs="Arial"/>
            </w:rPr>
          </w:pPr>
        </w:p>
      </w:tc>
      <w:tc>
        <w:tcPr>
          <w:tcW w:w="1907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A42E12" w:rsidRPr="00D15CF4" w:rsidRDefault="00A42E12" w:rsidP="00D15CF4">
          <w:pPr>
            <w:jc w:val="center"/>
            <w:rPr>
              <w:rFonts w:ascii="Arial" w:hAnsi="Arial" w:cs="Arial"/>
              <w:bCs/>
              <w:sz w:val="20"/>
            </w:rPr>
          </w:pPr>
          <w:r w:rsidRPr="00D15CF4">
            <w:rPr>
              <w:rFonts w:ascii="Arial" w:hAnsi="Arial" w:cs="Arial"/>
              <w:bCs/>
              <w:sz w:val="20"/>
            </w:rPr>
            <w:t>Контракт №</w:t>
          </w:r>
        </w:p>
      </w:tc>
    </w:tr>
    <w:tr w:rsidR="00A42E12" w:rsidRPr="00D15CF4" w:rsidTr="00D5370B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4819" w:type="dxa"/>
          <w:gridSpan w:val="8"/>
          <w:vMerge/>
          <w:tcBorders>
            <w:left w:val="nil"/>
            <w:right w:val="single" w:sz="12" w:space="0" w:color="auto"/>
          </w:tcBorders>
        </w:tcPr>
        <w:p w:rsidR="00A42E12" w:rsidRPr="00D15CF4" w:rsidRDefault="00A42E12" w:rsidP="0003655D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Arial" w:hAnsi="Arial" w:cs="Arial"/>
              <w:b/>
            </w:rPr>
          </w:pPr>
        </w:p>
      </w:tc>
      <w:tc>
        <w:tcPr>
          <w:tcW w:w="1907" w:type="dxa"/>
          <w:gridSpan w:val="4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vAlign w:val="center"/>
        </w:tcPr>
        <w:p w:rsidR="00A42E12" w:rsidRPr="00D15CF4" w:rsidRDefault="00A42E12" w:rsidP="00A42E12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Arial" w:hAnsi="Arial" w:cs="Arial"/>
              <w:b/>
              <w:sz w:val="22"/>
            </w:rPr>
          </w:pPr>
        </w:p>
      </w:tc>
    </w:tr>
    <w:tr w:rsidR="00A42E12" w:rsidRPr="00D15CF4" w:rsidTr="00A46584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ind w:firstLine="5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819" w:type="dxa"/>
          <w:gridSpan w:val="8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6"/>
            </w:rPr>
          </w:pPr>
        </w:p>
      </w:tc>
      <w:tc>
        <w:tcPr>
          <w:tcW w:w="1907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6"/>
            </w:rPr>
          </w:pPr>
        </w:p>
      </w:tc>
    </w:tr>
    <w:tr w:rsidR="00F40C03" w:rsidRPr="00D15CF4" w:rsidTr="00A42E1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 w:val="restart"/>
          <w:tcBorders>
            <w:top w:val="single" w:sz="8" w:space="0" w:color="auto"/>
            <w:left w:val="single" w:sz="12" w:space="0" w:color="auto"/>
            <w:right w:val="nil"/>
          </w:tcBorders>
          <w:vAlign w:val="center"/>
        </w:tcPr>
        <w:p w:rsidR="00F40C03" w:rsidRPr="00D15CF4" w:rsidRDefault="00F40C03" w:rsidP="00A42E1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4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8"/>
            </w:rPr>
          </w:pPr>
          <w:r w:rsidRPr="00D15CF4">
            <w:rPr>
              <w:rFonts w:ascii="Arial" w:hAnsi="Arial" w:cs="Arial"/>
              <w:sz w:val="18"/>
            </w:rPr>
            <w:t>Стадия</w:t>
          </w:r>
        </w:p>
      </w:tc>
      <w:tc>
        <w:tcPr>
          <w:tcW w:w="85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8"/>
            </w:rPr>
          </w:pPr>
          <w:r w:rsidRPr="00D15CF4">
            <w:rPr>
              <w:rFonts w:ascii="Arial" w:hAnsi="Arial" w:cs="Arial"/>
              <w:sz w:val="18"/>
            </w:rPr>
            <w:t>Лист</w:t>
          </w:r>
        </w:p>
      </w:tc>
      <w:tc>
        <w:tcPr>
          <w:tcW w:w="1053" w:type="dxa"/>
          <w:gridSpan w:val="2"/>
          <w:tcBorders>
            <w:top w:val="single" w:sz="8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8"/>
            </w:rPr>
          </w:pPr>
          <w:r w:rsidRPr="00D15CF4">
            <w:rPr>
              <w:rFonts w:ascii="Arial" w:hAnsi="Arial" w:cs="Arial"/>
              <w:sz w:val="18"/>
            </w:rPr>
            <w:t>Листов</w:t>
          </w:r>
        </w:p>
      </w:tc>
    </w:tr>
    <w:tr w:rsidR="00F40C03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4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F40C03" w:rsidRPr="00D15CF4" w:rsidRDefault="00F40C03" w:rsidP="00A42E1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bCs/>
              <w:sz w:val="22"/>
            </w:rPr>
          </w:pPr>
          <w:r w:rsidRPr="00D15CF4">
            <w:rPr>
              <w:rFonts w:ascii="Arial" w:hAnsi="Arial" w:cs="Arial"/>
              <w:bCs/>
              <w:sz w:val="22"/>
            </w:rPr>
            <w:t>1</w:t>
          </w:r>
        </w:p>
      </w:tc>
      <w:tc>
        <w:tcPr>
          <w:tcW w:w="1053" w:type="dxa"/>
          <w:gridSpan w:val="2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F40C03" w:rsidRPr="00932A03" w:rsidRDefault="00932A03" w:rsidP="00932A03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932A03">
            <w:rPr>
              <w:rFonts w:ascii="Arial" w:hAnsi="Arial" w:cs="Arial"/>
              <w:sz w:val="22"/>
              <w:szCs w:val="22"/>
            </w:rPr>
            <w:fldChar w:fldCharType="begin"/>
          </w:r>
          <w:r w:rsidRPr="00932A03">
            <w:rPr>
              <w:rFonts w:ascii="Arial" w:hAnsi="Arial" w:cs="Arial"/>
              <w:sz w:val="22"/>
              <w:szCs w:val="22"/>
            </w:rPr>
            <w:instrText>NUMPAGES  \* Arabic  \* MERGEFORMAT</w:instrText>
          </w:r>
          <w:r w:rsidRPr="00932A03">
            <w:rPr>
              <w:rFonts w:ascii="Arial" w:hAnsi="Arial" w:cs="Arial"/>
              <w:sz w:val="22"/>
              <w:szCs w:val="22"/>
            </w:rPr>
            <w:fldChar w:fldCharType="separate"/>
          </w:r>
          <w:r w:rsidR="003A54E6">
            <w:rPr>
              <w:rFonts w:ascii="Arial" w:hAnsi="Arial" w:cs="Arial"/>
              <w:noProof/>
              <w:sz w:val="22"/>
              <w:szCs w:val="22"/>
            </w:rPr>
            <w:t>1</w:t>
          </w:r>
          <w:r w:rsidRPr="00932A03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  <w:tr w:rsidR="00666057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751" w:type="dxa"/>
          <w:gridSpan w:val="6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66057" w:rsidRPr="00D15CF4" w:rsidRDefault="00C54ED3" w:rsidP="0003655D">
          <w:pPr>
            <w:pStyle w:val="1"/>
            <w:rPr>
              <w:rFonts w:ascii="Arial" w:hAnsi="Arial" w:cs="Arial"/>
              <w:b w:val="0"/>
              <w:sz w:val="16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512B67D6" wp14:editId="093B608D">
                <wp:extent cx="396875" cy="362585"/>
                <wp:effectExtent l="0" t="0" r="3175" b="0"/>
                <wp:docPr id="72" name="Рисунок 72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875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66057" w:rsidRPr="00D15CF4" w:rsidRDefault="00666057" w:rsidP="0003655D">
          <w:pPr>
            <w:pStyle w:val="1"/>
            <w:rPr>
              <w:rFonts w:ascii="Arial" w:hAnsi="Arial" w:cs="Arial"/>
            </w:rPr>
          </w:pPr>
          <w:proofErr w:type="spellStart"/>
          <w:r w:rsidRPr="00D15CF4">
            <w:rPr>
              <w:rFonts w:ascii="Arial" w:hAnsi="Arial" w:cs="Arial"/>
              <w:b w:val="0"/>
              <w:sz w:val="16"/>
            </w:rPr>
            <w:t>ОА</w:t>
          </w:r>
          <w:proofErr w:type="gramStart"/>
          <w:r w:rsidRPr="00D15CF4">
            <w:rPr>
              <w:rFonts w:ascii="Arial" w:hAnsi="Arial" w:cs="Arial"/>
              <w:b w:val="0"/>
              <w:sz w:val="16"/>
            </w:rPr>
            <w:t>О“</w:t>
          </w:r>
          <w:proofErr w:type="gramEnd"/>
          <w:r w:rsidRPr="00D15CF4">
            <w:rPr>
              <w:rFonts w:ascii="Arial" w:hAnsi="Arial" w:cs="Arial"/>
              <w:b w:val="0"/>
              <w:sz w:val="16"/>
            </w:rPr>
            <w:t>ВНИПИнефть</w:t>
          </w:r>
          <w:proofErr w:type="spellEnd"/>
          <w:r w:rsidRPr="00D15CF4">
            <w:rPr>
              <w:rFonts w:ascii="Arial" w:hAnsi="Arial" w:cs="Arial"/>
              <w:b w:val="0"/>
              <w:sz w:val="16"/>
            </w:rPr>
            <w:t>”</w:t>
          </w:r>
        </w:p>
      </w:tc>
    </w:tr>
    <w:tr w:rsidR="00666057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nil"/>
            <w:right w:val="nil"/>
          </w:tcBorders>
        </w:tcPr>
        <w:p w:rsidR="00666057" w:rsidRPr="00D15CF4" w:rsidRDefault="00666057" w:rsidP="0003655D">
          <w:pPr>
            <w:jc w:val="center"/>
            <w:rPr>
              <w:rFonts w:ascii="Arial" w:hAnsi="Arial" w:cs="Arial"/>
            </w:rPr>
          </w:pPr>
        </w:p>
      </w:tc>
      <w:tc>
        <w:tcPr>
          <w:tcW w:w="2751" w:type="dxa"/>
          <w:gridSpan w:val="6"/>
          <w:vMerge/>
          <w:tcBorders>
            <w:left w:val="single" w:sz="12" w:space="0" w:color="auto"/>
            <w:right w:val="single" w:sz="12" w:space="0" w:color="auto"/>
          </w:tcBorders>
        </w:tcPr>
        <w:p w:rsidR="00666057" w:rsidRPr="00D15CF4" w:rsidRDefault="00666057" w:rsidP="0003655D">
          <w:pPr>
            <w:pStyle w:val="1"/>
            <w:rPr>
              <w:rFonts w:ascii="Arial" w:hAnsi="Arial" w:cs="Arial"/>
              <w:sz w:val="20"/>
            </w:rPr>
          </w:pPr>
        </w:p>
      </w:tc>
    </w:tr>
    <w:tr w:rsidR="00666057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66057" w:rsidRPr="00D15CF4" w:rsidRDefault="00666057" w:rsidP="0003655D">
          <w:pPr>
            <w:spacing w:line="120" w:lineRule="exact"/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Вид работы, должность</w:t>
          </w: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Фамилия</w:t>
          </w: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Подпись</w:t>
          </w:r>
        </w:p>
      </w:tc>
      <w:tc>
        <w:tcPr>
          <w:tcW w:w="560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Дата</w:t>
          </w:r>
        </w:p>
      </w:tc>
      <w:tc>
        <w:tcPr>
          <w:tcW w:w="3975" w:type="dxa"/>
          <w:gridSpan w:val="6"/>
          <w:vMerge/>
          <w:tcBorders>
            <w:left w:val="nil"/>
            <w:bottom w:val="single" w:sz="12" w:space="0" w:color="auto"/>
            <w:right w:val="nil"/>
          </w:tcBorders>
        </w:tcPr>
        <w:p w:rsidR="00666057" w:rsidRPr="00D15CF4" w:rsidRDefault="00666057" w:rsidP="0003655D">
          <w:pPr>
            <w:jc w:val="center"/>
            <w:rPr>
              <w:rFonts w:ascii="Arial" w:hAnsi="Arial" w:cs="Arial"/>
            </w:rPr>
          </w:pPr>
        </w:p>
      </w:tc>
      <w:tc>
        <w:tcPr>
          <w:tcW w:w="2751" w:type="dxa"/>
          <w:gridSpan w:val="6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66057" w:rsidRPr="00D15CF4" w:rsidRDefault="00666057" w:rsidP="0003655D">
          <w:pPr>
            <w:pStyle w:val="1"/>
            <w:rPr>
              <w:rFonts w:ascii="Arial" w:hAnsi="Arial" w:cs="Arial"/>
              <w:b w:val="0"/>
              <w:sz w:val="16"/>
            </w:rPr>
          </w:pPr>
        </w:p>
      </w:tc>
    </w:tr>
  </w:tbl>
  <w:p w:rsidR="00F40C03" w:rsidRPr="00D15CF4" w:rsidRDefault="00D15CF4" w:rsidP="00F40C03">
    <w:pPr>
      <w:pStyle w:val="a5"/>
      <w:tabs>
        <w:tab w:val="clear" w:pos="4536"/>
        <w:tab w:val="clear" w:pos="9072"/>
        <w:tab w:val="right" w:pos="7513"/>
      </w:tabs>
      <w:rPr>
        <w:rFonts w:ascii="Arial" w:hAnsi="Arial" w:cs="Arial"/>
        <w:noProof/>
        <w:sz w:val="16"/>
      </w:rPr>
    </w:pPr>
    <w:r w:rsidRPr="00D15CF4">
      <w:rPr>
        <w:rFonts w:ascii="Arial" w:hAnsi="Arial" w:cs="Arial"/>
        <w:noProof/>
        <w:sz w:val="16"/>
      </w:rPr>
      <w:t>ВНП СФРМ</w:t>
    </w:r>
    <w:r w:rsidR="00C028F9" w:rsidRPr="003E1AF8">
      <w:rPr>
        <w:rFonts w:ascii="Arial" w:hAnsi="Arial" w:cs="Arial"/>
        <w:noProof/>
        <w:sz w:val="16"/>
      </w:rPr>
      <w:t xml:space="preserve"> 1</w:t>
    </w:r>
    <w:r w:rsidR="00C028F9" w:rsidRPr="00D15CF4">
      <w:rPr>
        <w:rFonts w:ascii="Arial" w:hAnsi="Arial" w:cs="Arial"/>
        <w:noProof/>
        <w:sz w:val="16"/>
      </w:rPr>
      <w:t>8</w:t>
    </w:r>
    <w:r w:rsidR="00C028F9" w:rsidRPr="003E1AF8">
      <w:rPr>
        <w:rFonts w:ascii="Arial" w:hAnsi="Arial" w:cs="Arial"/>
        <w:noProof/>
        <w:sz w:val="16"/>
      </w:rPr>
      <w:t>-</w:t>
    </w:r>
    <w:r w:rsidR="00C028F9" w:rsidRPr="00D15CF4">
      <w:rPr>
        <w:rFonts w:ascii="Arial" w:hAnsi="Arial" w:cs="Arial"/>
        <w:noProof/>
        <w:sz w:val="16"/>
      </w:rPr>
      <w:t>97</w:t>
    </w:r>
    <w:r w:rsidR="00C028F9" w:rsidRPr="003E1AF8">
      <w:rPr>
        <w:rFonts w:ascii="Arial" w:hAnsi="Arial" w:cs="Arial"/>
        <w:noProof/>
        <w:sz w:val="16"/>
      </w:rPr>
      <w:t>0</w:t>
    </w:r>
    <w:r w:rsidR="00C028F9" w:rsidRPr="00D15CF4">
      <w:rPr>
        <w:rFonts w:ascii="Arial" w:hAnsi="Arial" w:cs="Arial"/>
        <w:noProof/>
        <w:sz w:val="16"/>
      </w:rPr>
      <w:t>0</w:t>
    </w:r>
    <w:r w:rsidR="00C028F9" w:rsidRPr="003E1AF8">
      <w:rPr>
        <w:rFonts w:ascii="Arial" w:hAnsi="Arial" w:cs="Arial"/>
        <w:noProof/>
        <w:sz w:val="16"/>
      </w:rPr>
      <w:t>-01.0</w:t>
    </w:r>
    <w:r w:rsidR="00C028F9" w:rsidRPr="00D15CF4">
      <w:rPr>
        <w:rFonts w:ascii="Arial" w:hAnsi="Arial" w:cs="Arial"/>
        <w:noProof/>
        <w:sz w:val="16"/>
      </w:rPr>
      <w:t>01</w:t>
    </w:r>
    <w:r w:rsidR="00040998">
      <w:rPr>
        <w:rFonts w:ascii="Arial" w:hAnsi="Arial" w:cs="Arial"/>
        <w:noProof/>
        <w:sz w:val="16"/>
      </w:rPr>
      <w:t xml:space="preserve"> (изм. 0)</w:t>
    </w:r>
    <w:r w:rsidR="00C028F9" w:rsidRPr="00D15CF4">
      <w:rPr>
        <w:rFonts w:ascii="Arial" w:hAnsi="Arial" w:cs="Arial"/>
        <w:noProof/>
        <w:sz w:val="16"/>
      </w:rPr>
      <w:tab/>
    </w:r>
    <w:r w:rsidR="00C028F9" w:rsidRPr="00D15CF4">
      <w:rPr>
        <w:rFonts w:ascii="Arial" w:hAnsi="Arial" w:cs="Arial"/>
        <w:noProof/>
        <w:sz w:val="16"/>
      </w:rPr>
      <w:tab/>
    </w:r>
    <w:r w:rsidR="00F40C03" w:rsidRPr="00D15CF4">
      <w:rPr>
        <w:rFonts w:ascii="Arial" w:hAnsi="Arial" w:cs="Arial"/>
        <w:noProof/>
        <w:sz w:val="16"/>
      </w:rPr>
      <w:tab/>
      <w:t>Формат</w:t>
    </w:r>
    <w:r w:rsidR="00F40C03" w:rsidRPr="003E1AF8">
      <w:rPr>
        <w:rFonts w:ascii="Arial" w:hAnsi="Arial" w:cs="Arial"/>
        <w:noProof/>
        <w:sz w:val="16"/>
      </w:rPr>
      <w:t xml:space="preserve"> </w:t>
    </w:r>
    <w:r w:rsidR="00F40C03" w:rsidRPr="00D15CF4">
      <w:rPr>
        <w:rFonts w:ascii="Arial" w:hAnsi="Arial" w:cs="Arial"/>
        <w:noProof/>
        <w:sz w:val="16"/>
      </w:rPr>
      <w:t>А</w:t>
    </w:r>
    <w:r w:rsidR="00F40C03" w:rsidRPr="003E1AF8">
      <w:rPr>
        <w:rFonts w:ascii="Arial" w:hAnsi="Arial" w:cs="Arial"/>
        <w:noProof/>
        <w:sz w:val="16"/>
      </w:rPr>
      <w:t>4</w:t>
    </w:r>
  </w:p>
  <w:p w:rsidR="007D7CE3" w:rsidRDefault="007D7CE3" w:rsidP="00D15CF4">
    <w:pPr>
      <w:pStyle w:val="a5"/>
      <w:tabs>
        <w:tab w:val="clear" w:pos="4536"/>
        <w:tab w:val="clear" w:pos="9072"/>
        <w:tab w:val="right" w:pos="7513"/>
      </w:tabs>
      <w:ind w:firstLine="709"/>
      <w:rPr>
        <w:rFonts w:ascii="Arial" w:hAnsi="Arial" w:cs="Arial"/>
        <w:noProof/>
        <w:sz w:val="10"/>
        <w:szCs w:val="10"/>
      </w:rPr>
    </w:pPr>
  </w:p>
  <w:p w:rsidR="00373A92" w:rsidRPr="00D15CF4" w:rsidRDefault="00373A92" w:rsidP="00D15CF4">
    <w:pPr>
      <w:pStyle w:val="a5"/>
      <w:tabs>
        <w:tab w:val="clear" w:pos="4536"/>
        <w:tab w:val="clear" w:pos="9072"/>
        <w:tab w:val="right" w:pos="7513"/>
      </w:tabs>
      <w:ind w:firstLine="709"/>
      <w:rPr>
        <w:rFonts w:ascii="Arial" w:hAnsi="Arial" w:cs="Arial"/>
        <w:noProof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117" w:rsidRDefault="00F33117">
      <w:r>
        <w:separator/>
      </w:r>
    </w:p>
  </w:footnote>
  <w:footnote w:type="continuationSeparator" w:id="0">
    <w:p w:rsidR="00F33117" w:rsidRDefault="00F33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42E" w:rsidRPr="00F2124B" w:rsidRDefault="00E966F7" w:rsidP="0097383D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3B0014D3" wp14:editId="0D2BA9C3">
              <wp:simplePos x="0" y="0"/>
              <wp:positionH relativeFrom="column">
                <wp:posOffset>-122555</wp:posOffset>
              </wp:positionH>
              <wp:positionV relativeFrom="paragraph">
                <wp:posOffset>-36195</wp:posOffset>
              </wp:positionV>
              <wp:extent cx="6515735" cy="10126345"/>
              <wp:effectExtent l="0" t="0" r="18415" b="27305"/>
              <wp:wrapNone/>
              <wp:docPr id="75" name="Группа 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5735" cy="10126345"/>
                        <a:chOff x="0" y="0"/>
                        <a:chExt cx="6515735" cy="10126345"/>
                      </a:xfrm>
                    </wpg:grpSpPr>
                    <wps:wsp>
                      <wps:cNvPr id="47" name="Rectangle 259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735" cy="10126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Rectangle 261"/>
                      <wps:cNvSpPr>
                        <a:spLocks noChangeArrowheads="1"/>
                      </wps:cNvSpPr>
                      <wps:spPr bwMode="auto">
                        <a:xfrm>
                          <a:off x="6153665" y="3530"/>
                          <a:ext cx="360045" cy="2520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383D" w:rsidRPr="0097383D" w:rsidRDefault="00FD26BA" w:rsidP="0097383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Группа 75" o:spid="_x0000_s1027" style="position:absolute;margin-left:-9.65pt;margin-top:-2.85pt;width:513.05pt;height:797.35pt;z-index:-251661312" coordsize="65157,101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">
              <v:rect id="Rectangle 259" o:spid="_x0000_s1028" style="position:absolute;width:65157;height:101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NPBMYA&#10;AADbAAAADwAAAGRycy9kb3ducmV2LnhtbESPT2vCQBTE7wW/w/KEXopurEUlzSqiLUgPgn/AHh/Z&#10;1yQ0+zbsbjT66d2C0OMwM79hskVnanEm5yvLCkbDBARxbnXFhYLj4XMwA+EDssbaMim4kofFvPeU&#10;YarthXd03odCRAj7FBWUITSplD4vyaAf2oY4ej/WGQxRukJqh5cIN7V8TZKJNFhxXCixoVVJ+e++&#10;NQqa0wrNx1aGL3cd377b43a9Tl6Ueu53y3cQgbrwH360N1rB2xT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NPBMYAAADbAAAADwAAAAAAAAAAAAAAAACYAgAAZHJz&#10;L2Rvd25yZXYueG1sUEsFBgAAAAAEAAQA9QAAAIsDAAAAAA==&#10;" strokeweight="1.5pt"/>
              <v:rect id="Rectangle 261" o:spid="_x0000_s1029" style="position:absolute;left:61536;top:35;width:3601;height:2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9nDMEA&#10;AADbAAAADwAAAGRycy9kb3ducmV2LnhtbERPTYvCMBC9C/sfwgjeNFXErV2jrIIgHpR1VfA2NLNt&#10;sZmUJmr89+aw4PHxvmeLYGpxp9ZVlhUMBwkI4tzqigsFx991PwXhPLLG2jIpeJKDxfyjM8NM2wf/&#10;0P3gCxFD2GWooPS+yaR0eUkG3cA2xJH7s61BH2FbSN3iI4abWo6SZCINVhwbSmxoVVJ+PdyMgv1z&#10;l072p5FNz9sQPo8XPVxOvVK9bvj+AuEp+Lf4373RCsZxbPwSf4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/ZwzBAAAA2wAAAA8AAAAAAAAAAAAAAAAAmAIAAGRycy9kb3du&#10;cmV2LnhtbFBLBQYAAAAABAAEAPUAAACGAwAAAAA=&#10;" filled="f" fillcolor="black" strokeweight="1.5pt">
                <v:textbox>
                  <w:txbxContent>
                    <w:p w:rsidR="0097383D" w:rsidRPr="0097383D" w:rsidRDefault="00FD26BA" w:rsidP="0097383D">
                      <w:p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>2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03" w:rsidRDefault="00C54E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50CA70C" wp14:editId="217129F0">
              <wp:simplePos x="0" y="0"/>
              <wp:positionH relativeFrom="column">
                <wp:posOffset>-20320</wp:posOffset>
              </wp:positionH>
              <wp:positionV relativeFrom="paragraph">
                <wp:posOffset>-20955</wp:posOffset>
              </wp:positionV>
              <wp:extent cx="6591935" cy="10117455"/>
              <wp:effectExtent l="0" t="0" r="0" b="0"/>
              <wp:wrapNone/>
              <wp:docPr id="25" name="Rectangl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91935" cy="101174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37" o:spid="_x0000_s1026" style="position:absolute;margin-left:-1.6pt;margin-top:-1.65pt;width:519.05pt;height:796.6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D62A6F8" wp14:editId="1CAC3636">
              <wp:simplePos x="0" y="0"/>
              <wp:positionH relativeFrom="column">
                <wp:posOffset>6211570</wp:posOffset>
              </wp:positionH>
              <wp:positionV relativeFrom="paragraph">
                <wp:posOffset>-18415</wp:posOffset>
              </wp:positionV>
              <wp:extent cx="360045" cy="252095"/>
              <wp:effectExtent l="0" t="0" r="0" b="0"/>
              <wp:wrapNone/>
              <wp:docPr id="24" name="Rectangle 2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62" o:spid="_x0000_s1026" style="position:absolute;margin-left:489.1pt;margin-top:-1.45pt;width:28.35pt;height:19.8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" filled="f" fillcolor="black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99"/>
    <w:rsid w:val="000053BB"/>
    <w:rsid w:val="00014605"/>
    <w:rsid w:val="00026870"/>
    <w:rsid w:val="00034BAE"/>
    <w:rsid w:val="00035829"/>
    <w:rsid w:val="0003655D"/>
    <w:rsid w:val="00037A6B"/>
    <w:rsid w:val="00040998"/>
    <w:rsid w:val="00045D63"/>
    <w:rsid w:val="000D612F"/>
    <w:rsid w:val="000E2D9A"/>
    <w:rsid w:val="000F1C7E"/>
    <w:rsid w:val="00102E95"/>
    <w:rsid w:val="001347BA"/>
    <w:rsid w:val="0013756C"/>
    <w:rsid w:val="00144F29"/>
    <w:rsid w:val="00145AB7"/>
    <w:rsid w:val="00151F58"/>
    <w:rsid w:val="00162780"/>
    <w:rsid w:val="00163C91"/>
    <w:rsid w:val="00173928"/>
    <w:rsid w:val="00182E24"/>
    <w:rsid w:val="001A06E4"/>
    <w:rsid w:val="001B1B47"/>
    <w:rsid w:val="001E7F2F"/>
    <w:rsid w:val="001F32CB"/>
    <w:rsid w:val="00214235"/>
    <w:rsid w:val="00214527"/>
    <w:rsid w:val="0021485C"/>
    <w:rsid w:val="00261B23"/>
    <w:rsid w:val="002659E3"/>
    <w:rsid w:val="00285C8D"/>
    <w:rsid w:val="0029176C"/>
    <w:rsid w:val="002A2E15"/>
    <w:rsid w:val="002A6B76"/>
    <w:rsid w:val="002B582E"/>
    <w:rsid w:val="002C38D2"/>
    <w:rsid w:val="002C4929"/>
    <w:rsid w:val="002D2B36"/>
    <w:rsid w:val="0030235C"/>
    <w:rsid w:val="0030507E"/>
    <w:rsid w:val="0030606D"/>
    <w:rsid w:val="00330DA5"/>
    <w:rsid w:val="0035376F"/>
    <w:rsid w:val="003570FE"/>
    <w:rsid w:val="00373A92"/>
    <w:rsid w:val="00384EBD"/>
    <w:rsid w:val="003960FC"/>
    <w:rsid w:val="003973B6"/>
    <w:rsid w:val="003A54E6"/>
    <w:rsid w:val="003B2387"/>
    <w:rsid w:val="003D6CC6"/>
    <w:rsid w:val="003E1AF8"/>
    <w:rsid w:val="003E5532"/>
    <w:rsid w:val="00402483"/>
    <w:rsid w:val="00417113"/>
    <w:rsid w:val="004544C0"/>
    <w:rsid w:val="00454799"/>
    <w:rsid w:val="00457C4A"/>
    <w:rsid w:val="00457CED"/>
    <w:rsid w:val="0046392F"/>
    <w:rsid w:val="00474D41"/>
    <w:rsid w:val="00483249"/>
    <w:rsid w:val="004841AF"/>
    <w:rsid w:val="004A2830"/>
    <w:rsid w:val="004A6E1B"/>
    <w:rsid w:val="004B2B60"/>
    <w:rsid w:val="004B5F8A"/>
    <w:rsid w:val="004D2D3B"/>
    <w:rsid w:val="004E210D"/>
    <w:rsid w:val="00500FA5"/>
    <w:rsid w:val="00503170"/>
    <w:rsid w:val="0051150B"/>
    <w:rsid w:val="00517097"/>
    <w:rsid w:val="00523390"/>
    <w:rsid w:val="00574DA0"/>
    <w:rsid w:val="00576131"/>
    <w:rsid w:val="00580C79"/>
    <w:rsid w:val="0059761C"/>
    <w:rsid w:val="005B5B21"/>
    <w:rsid w:val="005B5BF6"/>
    <w:rsid w:val="005B67EE"/>
    <w:rsid w:val="005B77B2"/>
    <w:rsid w:val="005C5C60"/>
    <w:rsid w:val="005C7360"/>
    <w:rsid w:val="005D1164"/>
    <w:rsid w:val="005E171B"/>
    <w:rsid w:val="005E5898"/>
    <w:rsid w:val="005F53F5"/>
    <w:rsid w:val="00614704"/>
    <w:rsid w:val="00633BDA"/>
    <w:rsid w:val="0063581E"/>
    <w:rsid w:val="0063699C"/>
    <w:rsid w:val="00641161"/>
    <w:rsid w:val="00646B7D"/>
    <w:rsid w:val="00656194"/>
    <w:rsid w:val="00666057"/>
    <w:rsid w:val="006669B8"/>
    <w:rsid w:val="0067471E"/>
    <w:rsid w:val="006925E9"/>
    <w:rsid w:val="006D2BA5"/>
    <w:rsid w:val="006D4444"/>
    <w:rsid w:val="006F4DF9"/>
    <w:rsid w:val="006F6A1E"/>
    <w:rsid w:val="007011A2"/>
    <w:rsid w:val="00720F0E"/>
    <w:rsid w:val="00731C83"/>
    <w:rsid w:val="007437E5"/>
    <w:rsid w:val="00753DAD"/>
    <w:rsid w:val="00762F4F"/>
    <w:rsid w:val="00780AAC"/>
    <w:rsid w:val="00781050"/>
    <w:rsid w:val="00792873"/>
    <w:rsid w:val="007D429B"/>
    <w:rsid w:val="007D7CE3"/>
    <w:rsid w:val="007F4C35"/>
    <w:rsid w:val="00822F2F"/>
    <w:rsid w:val="008404E6"/>
    <w:rsid w:val="00876CF7"/>
    <w:rsid w:val="00890A01"/>
    <w:rsid w:val="008A1162"/>
    <w:rsid w:val="008C4ADB"/>
    <w:rsid w:val="008E4E75"/>
    <w:rsid w:val="008F62C6"/>
    <w:rsid w:val="008F687E"/>
    <w:rsid w:val="0090702D"/>
    <w:rsid w:val="00932A03"/>
    <w:rsid w:val="0096078C"/>
    <w:rsid w:val="0097383D"/>
    <w:rsid w:val="009C3D6D"/>
    <w:rsid w:val="009D45D2"/>
    <w:rsid w:val="009D6FBB"/>
    <w:rsid w:val="009E1ED0"/>
    <w:rsid w:val="009E3CAE"/>
    <w:rsid w:val="009F1E7A"/>
    <w:rsid w:val="009F4027"/>
    <w:rsid w:val="009F6DE5"/>
    <w:rsid w:val="00A037BA"/>
    <w:rsid w:val="00A037F7"/>
    <w:rsid w:val="00A14118"/>
    <w:rsid w:val="00A27952"/>
    <w:rsid w:val="00A31D52"/>
    <w:rsid w:val="00A42E12"/>
    <w:rsid w:val="00A46584"/>
    <w:rsid w:val="00A57B52"/>
    <w:rsid w:val="00A66591"/>
    <w:rsid w:val="00AC6B5A"/>
    <w:rsid w:val="00AC6C48"/>
    <w:rsid w:val="00AD6957"/>
    <w:rsid w:val="00AE75C8"/>
    <w:rsid w:val="00AF4B1A"/>
    <w:rsid w:val="00B03C7D"/>
    <w:rsid w:val="00B03E86"/>
    <w:rsid w:val="00B2437B"/>
    <w:rsid w:val="00B250B0"/>
    <w:rsid w:val="00B5307D"/>
    <w:rsid w:val="00B81051"/>
    <w:rsid w:val="00B866DD"/>
    <w:rsid w:val="00B947A3"/>
    <w:rsid w:val="00BA3626"/>
    <w:rsid w:val="00BA3DF7"/>
    <w:rsid w:val="00BA6C2D"/>
    <w:rsid w:val="00BA7596"/>
    <w:rsid w:val="00BB0278"/>
    <w:rsid w:val="00BB22F6"/>
    <w:rsid w:val="00BD3056"/>
    <w:rsid w:val="00BE17CF"/>
    <w:rsid w:val="00BE69F2"/>
    <w:rsid w:val="00BE7C3E"/>
    <w:rsid w:val="00BF2B3B"/>
    <w:rsid w:val="00C028F9"/>
    <w:rsid w:val="00C20E40"/>
    <w:rsid w:val="00C24F72"/>
    <w:rsid w:val="00C263C8"/>
    <w:rsid w:val="00C36782"/>
    <w:rsid w:val="00C54ED3"/>
    <w:rsid w:val="00C72046"/>
    <w:rsid w:val="00C934B8"/>
    <w:rsid w:val="00D15CF4"/>
    <w:rsid w:val="00D23CAC"/>
    <w:rsid w:val="00D25AC2"/>
    <w:rsid w:val="00D47F6B"/>
    <w:rsid w:val="00D5370B"/>
    <w:rsid w:val="00D57095"/>
    <w:rsid w:val="00D65E7E"/>
    <w:rsid w:val="00D8117A"/>
    <w:rsid w:val="00D81A73"/>
    <w:rsid w:val="00D83266"/>
    <w:rsid w:val="00D94F53"/>
    <w:rsid w:val="00DB0630"/>
    <w:rsid w:val="00DB4633"/>
    <w:rsid w:val="00DC63DA"/>
    <w:rsid w:val="00DF7C16"/>
    <w:rsid w:val="00E05C55"/>
    <w:rsid w:val="00E23BF9"/>
    <w:rsid w:val="00E45218"/>
    <w:rsid w:val="00E47512"/>
    <w:rsid w:val="00E5042E"/>
    <w:rsid w:val="00E529C6"/>
    <w:rsid w:val="00E62C77"/>
    <w:rsid w:val="00E820A5"/>
    <w:rsid w:val="00E966F7"/>
    <w:rsid w:val="00EA10F8"/>
    <w:rsid w:val="00EB3B26"/>
    <w:rsid w:val="00EB4887"/>
    <w:rsid w:val="00EC5F10"/>
    <w:rsid w:val="00ED363F"/>
    <w:rsid w:val="00EE1B15"/>
    <w:rsid w:val="00EF39D0"/>
    <w:rsid w:val="00F06EC5"/>
    <w:rsid w:val="00F15631"/>
    <w:rsid w:val="00F2022E"/>
    <w:rsid w:val="00F20445"/>
    <w:rsid w:val="00F2124B"/>
    <w:rsid w:val="00F22938"/>
    <w:rsid w:val="00F23912"/>
    <w:rsid w:val="00F30FD4"/>
    <w:rsid w:val="00F33117"/>
    <w:rsid w:val="00F40C03"/>
    <w:rsid w:val="00F42C2B"/>
    <w:rsid w:val="00F55FCC"/>
    <w:rsid w:val="00F65F18"/>
    <w:rsid w:val="00F74EDE"/>
    <w:rsid w:val="00F85795"/>
    <w:rsid w:val="00F85B3D"/>
    <w:rsid w:val="00F95E63"/>
    <w:rsid w:val="00F96133"/>
    <w:rsid w:val="00FB6A71"/>
    <w:rsid w:val="00FD26BA"/>
    <w:rsid w:val="00FE3999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PragmaticaCTT" w:hAnsi="PragmaticaCTT"/>
      <w:b/>
      <w:sz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PragmaticaCTT" w:hAnsi="PragmaticaCTT"/>
      <w:sz w:val="28"/>
    </w:rPr>
  </w:style>
  <w:style w:type="paragraph" w:styleId="3">
    <w:name w:val="heading 3"/>
    <w:basedOn w:val="a"/>
    <w:next w:val="a"/>
    <w:qFormat/>
    <w:pPr>
      <w:keepNext/>
      <w:ind w:left="34"/>
      <w:outlineLvl w:val="2"/>
    </w:pPr>
    <w:rPr>
      <w:rFonts w:ascii="PragmaticaCTT" w:hAnsi="PragmaticaCTT"/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PragmaticaCTT" w:hAnsi="PragmaticaCTT"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C24F72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80">
    <w:name w:val="Заголовок 8 Знак"/>
    <w:link w:val="8"/>
    <w:semiHidden/>
    <w:rsid w:val="00C24F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E1AF8"/>
    <w:rPr>
      <w:rFonts w:ascii="Arial CYR" w:hAnsi="Arial CYR"/>
      <w:sz w:val="24"/>
    </w:rPr>
  </w:style>
  <w:style w:type="paragraph" w:styleId="a7">
    <w:name w:val="Balloon Text"/>
    <w:basedOn w:val="a"/>
    <w:link w:val="a8"/>
    <w:rsid w:val="001347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34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PragmaticaCTT" w:hAnsi="PragmaticaCTT"/>
      <w:b/>
      <w:sz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PragmaticaCTT" w:hAnsi="PragmaticaCTT"/>
      <w:sz w:val="28"/>
    </w:rPr>
  </w:style>
  <w:style w:type="paragraph" w:styleId="3">
    <w:name w:val="heading 3"/>
    <w:basedOn w:val="a"/>
    <w:next w:val="a"/>
    <w:qFormat/>
    <w:pPr>
      <w:keepNext/>
      <w:ind w:left="34"/>
      <w:outlineLvl w:val="2"/>
    </w:pPr>
    <w:rPr>
      <w:rFonts w:ascii="PragmaticaCTT" w:hAnsi="PragmaticaCTT"/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PragmaticaCTT" w:hAnsi="PragmaticaCTT"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C24F72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80">
    <w:name w:val="Заголовок 8 Знак"/>
    <w:link w:val="8"/>
    <w:semiHidden/>
    <w:rsid w:val="00C24F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E1AF8"/>
    <w:rPr>
      <w:rFonts w:ascii="Arial CYR" w:hAnsi="Arial CYR"/>
      <w:sz w:val="24"/>
    </w:rPr>
  </w:style>
  <w:style w:type="paragraph" w:styleId="a7">
    <w:name w:val="Balloon Text"/>
    <w:basedOn w:val="a"/>
    <w:link w:val="a8"/>
    <w:rsid w:val="001347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34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1.png"/><Relationship Id="rId3" Type="http://schemas.openxmlformats.org/officeDocument/2006/relationships/image" Target="media/image3.wmf"/><Relationship Id="rId7" Type="http://schemas.openxmlformats.org/officeDocument/2006/relationships/image" Target="media/image20.wmf"/><Relationship Id="rId12" Type="http://schemas.openxmlformats.org/officeDocument/2006/relationships/oleObject" Target="embeddings/oleObject6.bin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Relationship Id="rId6" Type="http://schemas.openxmlformats.org/officeDocument/2006/relationships/oleObject" Target="embeddings/oleObject3.bin"/><Relationship Id="rId11" Type="http://schemas.openxmlformats.org/officeDocument/2006/relationships/image" Target="media/image40.wmf"/><Relationship Id="rId5" Type="http://schemas.openxmlformats.org/officeDocument/2006/relationships/image" Target="media/image4.wmf"/><Relationship Id="rId10" Type="http://schemas.openxmlformats.org/officeDocument/2006/relationships/oleObject" Target="embeddings/oleObject5.bin"/><Relationship Id="rId4" Type="http://schemas.openxmlformats.org/officeDocument/2006/relationships/oleObject" Target="embeddings/oleObject2.bin"/><Relationship Id="rId9" Type="http://schemas.openxmlformats.org/officeDocument/2006/relationships/image" Target="media/image3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ANDARD\FORM\VNP2000.NT\M10\1802100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76A69-612E-4835-8FB6-D379C108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18021004</Template>
  <TotalTime>14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 (первый лист) (ф. А4-верт.)</vt:lpstr>
    </vt:vector>
  </TitlesOfParts>
  <Company>ВНП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 (первый лист) (ф. А4-верт.)</dc:title>
  <dc:creator>NDOMANIN</dc:creator>
  <cp:lastModifiedBy>Сергей Ю. Добролюбов</cp:lastModifiedBy>
  <cp:revision>11</cp:revision>
  <cp:lastPrinted>2021-05-31T10:40:00Z</cp:lastPrinted>
  <dcterms:created xsi:type="dcterms:W3CDTF">2019-02-05T06:09:00Z</dcterms:created>
  <dcterms:modified xsi:type="dcterms:W3CDTF">2021-05-31T10:40:00Z</dcterms:modified>
</cp:coreProperties>
</file>